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6ECDDD76"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6C334A">
        <w:rPr>
          <w:b/>
          <w:color w:val="000000" w:themeColor="text1"/>
          <w:sz w:val="24"/>
          <w:szCs w:val="24"/>
        </w:rPr>
        <w:t>8</w:t>
      </w:r>
      <w:r w:rsidRPr="004B4345">
        <w:rPr>
          <w:b/>
          <w:i/>
          <w:noProof/>
          <w:color w:val="000000" w:themeColor="text1"/>
          <w:sz w:val="28"/>
        </w:rPr>
        <w:tab/>
      </w:r>
      <w:r w:rsidR="004B4345" w:rsidRPr="004B4345">
        <w:rPr>
          <w:b/>
          <w:noProof/>
          <w:color w:val="000000" w:themeColor="text1"/>
          <w:sz w:val="24"/>
        </w:rPr>
        <w:t>R4-2</w:t>
      </w:r>
      <w:r w:rsidR="006C334A">
        <w:rPr>
          <w:b/>
          <w:noProof/>
          <w:color w:val="000000" w:themeColor="text1"/>
          <w:sz w:val="24"/>
        </w:rPr>
        <w:t>6</w:t>
      </w:r>
      <w:r w:rsidR="002D32B1">
        <w:rPr>
          <w:b/>
          <w:noProof/>
          <w:color w:val="000000" w:themeColor="text1"/>
          <w:sz w:val="24"/>
        </w:rPr>
        <w:t>00578</w:t>
      </w:r>
    </w:p>
    <w:p w14:paraId="456F64AD" w14:textId="29915D7A" w:rsidR="00135619" w:rsidRPr="004B4345" w:rsidRDefault="006C334A" w:rsidP="00D309CC">
      <w:pPr>
        <w:tabs>
          <w:tab w:val="left" w:pos="2160"/>
        </w:tabs>
        <w:rPr>
          <w:rFonts w:ascii="Arial" w:hAnsi="Arial" w:cs="Arial"/>
          <w:b/>
          <w:noProof/>
          <w:color w:val="000000" w:themeColor="text1"/>
          <w:szCs w:val="20"/>
          <w:lang w:val="en-GB" w:eastAsia="en-US"/>
        </w:rPr>
      </w:pPr>
      <w:r w:rsidRPr="006C334A">
        <w:rPr>
          <w:rFonts w:ascii="Arial" w:hAnsi="Arial" w:cs="Arial"/>
          <w:b/>
          <w:noProof/>
          <w:color w:val="000000" w:themeColor="text1"/>
          <w:szCs w:val="20"/>
          <w:lang w:val="en-GB" w:eastAsia="en-US"/>
        </w:rPr>
        <w:t>Gothenburg, Sweden, Feb. 09-13,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739A9CBB"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6C334A">
        <w:rPr>
          <w:color w:val="000000" w:themeColor="text1"/>
        </w:rPr>
        <w:t>4</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0B61E2A1"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6C4C56">
        <w:rPr>
          <w:color w:val="000000" w:themeColor="text1"/>
        </w:rPr>
        <w:t>– Device types</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76609A75" w:rsidR="00650EB8" w:rsidRDefault="00E5544A"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 xml:space="preserve">As stated in the agenda by RAN4 chair, we focus the device type discussion on the </w:t>
      </w:r>
      <w:r w:rsidRPr="00E5544A">
        <w:rPr>
          <w:color w:val="000000" w:themeColor="text1"/>
          <w:sz w:val="20"/>
          <w:szCs w:val="20"/>
          <w:lang w:eastAsia="ja-JP"/>
        </w:rPr>
        <w:t>smallest maximum channel bandwidth for “</w:t>
      </w:r>
      <w:proofErr w:type="gramStart"/>
      <w:r w:rsidRPr="00E5544A">
        <w:rPr>
          <w:color w:val="000000" w:themeColor="text1"/>
          <w:sz w:val="20"/>
          <w:szCs w:val="20"/>
          <w:lang w:eastAsia="ja-JP"/>
        </w:rPr>
        <w:t>low-tier</w:t>
      </w:r>
      <w:proofErr w:type="gramEnd"/>
      <w:r w:rsidRPr="00E5544A">
        <w:rPr>
          <w:color w:val="000000" w:themeColor="text1"/>
          <w:sz w:val="20"/>
          <w:szCs w:val="20"/>
          <w:lang w:eastAsia="ja-JP"/>
        </w:rPr>
        <w:t>” devices</w:t>
      </w:r>
      <w:r>
        <w:rPr>
          <w:color w:val="000000" w:themeColor="text1"/>
          <w:sz w:val="20"/>
          <w:szCs w:val="20"/>
          <w:lang w:eastAsia="ja-JP"/>
        </w:rPr>
        <w:t xml:space="preserve"> in this contribution. To give the context of this topic, the RAN agreement is copied below</w:t>
      </w:r>
      <w:r w:rsidR="007D73F5">
        <w:rPr>
          <w:color w:val="000000" w:themeColor="text1"/>
          <w:sz w:val="20"/>
          <w:szCs w:val="20"/>
          <w:lang w:eastAsia="ja-JP"/>
        </w:rPr>
        <w:t xml:space="preserve"> [1]</w:t>
      </w:r>
      <w:r>
        <w:rPr>
          <w:color w:val="000000" w:themeColor="text1"/>
          <w:sz w:val="20"/>
          <w:szCs w:val="20"/>
          <w:lang w:eastAsia="ja-JP"/>
        </w:rPr>
        <w:t xml:space="preserve">. </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9A0207" w14:paraId="72CA340F" w14:textId="77777777" w:rsidTr="008274F4">
        <w:tc>
          <w:tcPr>
            <w:tcW w:w="9631" w:type="dxa"/>
          </w:tcPr>
          <w:p w14:paraId="0DFA4923" w14:textId="77777777" w:rsidR="007D73F5" w:rsidRPr="004D4F10" w:rsidRDefault="007D73F5" w:rsidP="007D73F5">
            <w:pPr>
              <w:spacing w:line="252" w:lineRule="auto"/>
              <w:contextualSpacing/>
              <w:jc w:val="both"/>
              <w:rPr>
                <w:rFonts w:eastAsia="Batang"/>
                <w:sz w:val="20"/>
                <w:szCs w:val="20"/>
                <w:lang w:eastAsia="x-none"/>
              </w:rPr>
            </w:pPr>
            <w:r w:rsidRPr="004D4F10">
              <w:rPr>
                <w:rFonts w:eastAsia="Batang"/>
                <w:b/>
                <w:bCs/>
                <w:sz w:val="20"/>
                <w:szCs w:val="20"/>
                <w:u w:val="single"/>
                <w:lang w:eastAsia="x-none"/>
              </w:rPr>
              <w:t>Proposal 1:</w:t>
            </w:r>
            <w:r w:rsidRPr="004D4F10">
              <w:rPr>
                <w:rFonts w:eastAsia="Batang"/>
                <w:sz w:val="20"/>
                <w:szCs w:val="20"/>
                <w:lang w:eastAsia="x-none"/>
              </w:rPr>
              <w:t xml:space="preserve"> </w:t>
            </w:r>
          </w:p>
          <w:p w14:paraId="55D47CE2" w14:textId="77777777" w:rsidR="007D73F5" w:rsidRPr="004D4F10" w:rsidRDefault="007D73F5" w:rsidP="007D73F5">
            <w:pPr>
              <w:pStyle w:val="ListParagraph"/>
              <w:numPr>
                <w:ilvl w:val="0"/>
                <w:numId w:val="36"/>
              </w:numPr>
              <w:spacing w:line="252" w:lineRule="auto"/>
              <w:ind w:left="936"/>
              <w:jc w:val="both"/>
              <w:rPr>
                <w:rFonts w:eastAsia="Batang"/>
                <w:sz w:val="20"/>
                <w:szCs w:val="20"/>
                <w:lang w:eastAsia="x-none"/>
              </w:rPr>
            </w:pPr>
            <w:r w:rsidRPr="004D4F10">
              <w:rPr>
                <w:rFonts w:eastAsia="Batang"/>
                <w:sz w:val="20"/>
                <w:szCs w:val="20"/>
                <w:lang w:eastAsia="x-none"/>
              </w:rPr>
              <w:t>6GR supports the operation (but not required to be optimized for performance) in a minimum spectrum allocation of 3MHz with a 15kHz SCS</w:t>
            </w:r>
          </w:p>
          <w:p w14:paraId="53C7DAA5" w14:textId="77777777" w:rsidR="007D73F5" w:rsidRPr="004D4F10" w:rsidRDefault="007D73F5" w:rsidP="007D73F5">
            <w:pPr>
              <w:spacing w:line="252" w:lineRule="auto"/>
              <w:ind w:left="936"/>
              <w:jc w:val="both"/>
              <w:rPr>
                <w:rFonts w:eastAsia="Batang"/>
                <w:sz w:val="20"/>
                <w:szCs w:val="20"/>
                <w:lang w:eastAsia="x-none"/>
              </w:rPr>
            </w:pPr>
            <w:r w:rsidRPr="004D4F10">
              <w:rPr>
                <w:rFonts w:eastAsia="Batang"/>
                <w:sz w:val="20"/>
                <w:szCs w:val="20"/>
                <w:lang w:eastAsia="x-none"/>
              </w:rPr>
              <w:t xml:space="preserve">Note: the following agreement made in RAN1#123 still holds, with the clarification that the bandwidth in </w:t>
            </w:r>
            <w:proofErr w:type="spellStart"/>
            <w:r w:rsidRPr="004D4F10">
              <w:rPr>
                <w:rFonts w:eastAsia="Batang"/>
                <w:sz w:val="20"/>
                <w:szCs w:val="20"/>
                <w:lang w:eastAsia="x-none"/>
              </w:rPr>
              <w:t>Opt</w:t>
            </w:r>
            <w:proofErr w:type="spellEnd"/>
            <w:r w:rsidRPr="004D4F10">
              <w:rPr>
                <w:rFonts w:eastAsia="Batang"/>
                <w:sz w:val="20"/>
                <w:szCs w:val="20"/>
                <w:lang w:eastAsia="x-none"/>
              </w:rPr>
              <w:t xml:space="preserve"> 1 below is assumed to be at least 5MHz with a 15kHz SCS. </w:t>
            </w:r>
          </w:p>
          <w:p w14:paraId="351BBF0A" w14:textId="77777777" w:rsidR="007D73F5" w:rsidRPr="004D4F10" w:rsidRDefault="007D73F5" w:rsidP="007D73F5">
            <w:pPr>
              <w:spacing w:line="252" w:lineRule="auto"/>
              <w:ind w:left="936"/>
              <w:jc w:val="both"/>
              <w:rPr>
                <w:rFonts w:eastAsia="Batang"/>
                <w:sz w:val="20"/>
                <w:szCs w:val="20"/>
                <w:lang w:eastAsia="x-none"/>
              </w:rPr>
            </w:pPr>
          </w:p>
          <w:p w14:paraId="047CA6F9" w14:textId="77777777" w:rsidR="007D73F5" w:rsidRPr="004D4F10" w:rsidRDefault="007D73F5" w:rsidP="007D73F5">
            <w:pPr>
              <w:ind w:left="1440"/>
              <w:rPr>
                <w:i/>
                <w:iCs/>
                <w:sz w:val="20"/>
                <w:szCs w:val="20"/>
              </w:rPr>
            </w:pPr>
            <w:r w:rsidRPr="004D4F10">
              <w:rPr>
                <w:i/>
                <w:iCs/>
                <w:sz w:val="20"/>
                <w:szCs w:val="20"/>
                <w:highlight w:val="green"/>
              </w:rPr>
              <w:t>Agreement</w:t>
            </w:r>
          </w:p>
          <w:p w14:paraId="3D1E44BF" w14:textId="77777777" w:rsidR="007D73F5" w:rsidRPr="004D4F10" w:rsidRDefault="007D73F5" w:rsidP="007D73F5">
            <w:pPr>
              <w:ind w:left="1440"/>
              <w:rPr>
                <w:rFonts w:eastAsiaTheme="minorEastAsia"/>
                <w:i/>
                <w:iCs/>
                <w:sz w:val="20"/>
                <w:szCs w:val="20"/>
              </w:rPr>
            </w:pPr>
            <w:r w:rsidRPr="004D4F10">
              <w:rPr>
                <w:rFonts w:eastAsiaTheme="minorEastAsia"/>
                <w:i/>
                <w:iCs/>
                <w:sz w:val="20"/>
                <w:szCs w:val="20"/>
              </w:rPr>
              <w:t>If the minimum</w:t>
            </w:r>
            <w:r w:rsidRPr="004D4F10">
              <w:rPr>
                <w:i/>
                <w:iCs/>
                <w:sz w:val="20"/>
                <w:szCs w:val="20"/>
              </w:rPr>
              <w:t xml:space="preserve"> spectrum allocation</w:t>
            </w:r>
            <w:r w:rsidRPr="004D4F10">
              <w:rPr>
                <w:rFonts w:eastAsiaTheme="minorEastAsia"/>
                <w:i/>
                <w:iCs/>
                <w:sz w:val="20"/>
                <w:szCs w:val="20"/>
              </w:rPr>
              <w:t xml:space="preserve"> is 3MHz with 15kHz SCS for 6GR,</w:t>
            </w:r>
          </w:p>
          <w:p w14:paraId="4D402642" w14:textId="77777777" w:rsidR="007D73F5" w:rsidRPr="004D4F10" w:rsidRDefault="007D73F5" w:rsidP="007D73F5">
            <w:pPr>
              <w:pStyle w:val="ListParagraph"/>
              <w:numPr>
                <w:ilvl w:val="0"/>
                <w:numId w:val="63"/>
              </w:numPr>
              <w:ind w:left="1880"/>
              <w:contextualSpacing w:val="0"/>
              <w:rPr>
                <w:i/>
                <w:iCs/>
                <w:sz w:val="20"/>
                <w:szCs w:val="20"/>
              </w:rPr>
            </w:pPr>
            <w:r w:rsidRPr="004D4F10">
              <w:rPr>
                <w:i/>
                <w:iCs/>
                <w:sz w:val="20"/>
                <w:szCs w:val="20"/>
              </w:rPr>
              <w:t>Opt1: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w:t>
            </w:r>
            <w:r w:rsidRPr="004D4F10">
              <w:rPr>
                <w:rFonts w:eastAsiaTheme="minorEastAsia"/>
                <w:i/>
                <w:iCs/>
                <w:sz w:val="20"/>
                <w:szCs w:val="20"/>
              </w:rPr>
              <w:t>bandwidth</w:t>
            </w:r>
            <w:r w:rsidRPr="004D4F10">
              <w:rPr>
                <w:i/>
                <w:iCs/>
                <w:sz w:val="20"/>
                <w:szCs w:val="20"/>
              </w:rPr>
              <w:t xml:space="preserve"> larger than </w:t>
            </w:r>
            <w:r w:rsidRPr="004D4F10">
              <w:rPr>
                <w:rFonts w:eastAsiaTheme="minorEastAsia"/>
                <w:i/>
                <w:iCs/>
                <w:sz w:val="20"/>
                <w:szCs w:val="20"/>
              </w:rPr>
              <w:t>3MHz</w:t>
            </w:r>
            <w:r w:rsidRPr="004D4F10">
              <w:rPr>
                <w:i/>
                <w:iCs/>
                <w:sz w:val="20"/>
                <w:szCs w:val="20"/>
              </w:rPr>
              <w:t>, which is applicable to any spectrum allocations</w:t>
            </w:r>
            <w:r w:rsidRPr="004D4F10">
              <w:rPr>
                <w:rFonts w:eastAsiaTheme="minorEastAsia"/>
                <w:i/>
                <w:iCs/>
                <w:sz w:val="20"/>
                <w:szCs w:val="20"/>
              </w:rPr>
              <w:t xml:space="preserve"> with adjustment, if applicable</w:t>
            </w:r>
          </w:p>
          <w:p w14:paraId="310887C5" w14:textId="77777777" w:rsidR="007D73F5" w:rsidRPr="004D4F10" w:rsidRDefault="007D73F5" w:rsidP="007D73F5">
            <w:pPr>
              <w:pStyle w:val="ListParagraph"/>
              <w:numPr>
                <w:ilvl w:val="0"/>
                <w:numId w:val="63"/>
              </w:numPr>
              <w:ind w:left="1880"/>
              <w:contextualSpacing w:val="0"/>
              <w:rPr>
                <w:i/>
                <w:iCs/>
                <w:sz w:val="20"/>
                <w:szCs w:val="20"/>
              </w:rPr>
            </w:pPr>
            <w:r w:rsidRPr="004D4F10">
              <w:rPr>
                <w:i/>
                <w:iCs/>
                <w:sz w:val="20"/>
                <w:szCs w:val="20"/>
              </w:rPr>
              <w:t>Opt2: A single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minimum spectrum allocation as target bandwidth</w:t>
            </w:r>
            <w:r w:rsidRPr="004D4F10">
              <w:rPr>
                <w:rFonts w:eastAsiaTheme="minorEastAsia"/>
                <w:i/>
                <w:iCs/>
                <w:sz w:val="20"/>
                <w:szCs w:val="20"/>
              </w:rPr>
              <w:t xml:space="preserve"> 3MHz</w:t>
            </w:r>
            <w:r w:rsidRPr="004D4F10">
              <w:rPr>
                <w:i/>
                <w:iCs/>
                <w:sz w:val="20"/>
                <w:szCs w:val="20"/>
              </w:rPr>
              <w:t>,</w:t>
            </w:r>
            <w:r w:rsidRPr="004D4F10">
              <w:rPr>
                <w:rFonts w:eastAsiaTheme="minorEastAsia"/>
                <w:i/>
                <w:iCs/>
                <w:sz w:val="20"/>
                <w:szCs w:val="20"/>
              </w:rPr>
              <w:t xml:space="preserve"> </w:t>
            </w:r>
            <w:r w:rsidRPr="004D4F10">
              <w:rPr>
                <w:i/>
                <w:iCs/>
                <w:sz w:val="20"/>
                <w:szCs w:val="20"/>
              </w:rPr>
              <w:t>which is applicable to any spectrum allocations</w:t>
            </w:r>
          </w:p>
          <w:p w14:paraId="2F4D6995" w14:textId="77777777" w:rsidR="007D73F5" w:rsidRPr="004D4F10" w:rsidRDefault="007D73F5" w:rsidP="007D73F5">
            <w:pPr>
              <w:spacing w:line="252" w:lineRule="auto"/>
              <w:ind w:left="936"/>
              <w:jc w:val="both"/>
              <w:rPr>
                <w:rFonts w:eastAsia="Batang"/>
                <w:sz w:val="20"/>
                <w:szCs w:val="20"/>
                <w:lang w:eastAsia="x-none"/>
              </w:rPr>
            </w:pPr>
          </w:p>
          <w:p w14:paraId="47D84AE0" w14:textId="77777777" w:rsidR="007D73F5" w:rsidRPr="004D4F10" w:rsidRDefault="007D73F5" w:rsidP="007D73F5">
            <w:pPr>
              <w:pStyle w:val="ListParagraph"/>
              <w:numPr>
                <w:ilvl w:val="0"/>
                <w:numId w:val="36"/>
              </w:numPr>
              <w:spacing w:line="252" w:lineRule="auto"/>
              <w:ind w:left="936"/>
              <w:jc w:val="both"/>
              <w:rPr>
                <w:rFonts w:eastAsia="Batang"/>
                <w:sz w:val="20"/>
                <w:szCs w:val="20"/>
                <w:lang w:eastAsia="x-none"/>
              </w:rPr>
            </w:pPr>
            <w:r w:rsidRPr="004D4F10">
              <w:rPr>
                <w:rFonts w:eastAsia="Batang"/>
                <w:sz w:val="20"/>
                <w:szCs w:val="20"/>
                <w:lang w:eastAsia="x-none"/>
              </w:rPr>
              <w:t xml:space="preserve">Regarding the smallest maximum UE bandwidth as discussed in the following RAN1 agreement, </w:t>
            </w:r>
            <w:proofErr w:type="spellStart"/>
            <w:proofErr w:type="gramStart"/>
            <w:r w:rsidRPr="004D4F10">
              <w:rPr>
                <w:rFonts w:eastAsia="Batang"/>
                <w:sz w:val="20"/>
                <w:szCs w:val="20"/>
                <w:lang w:eastAsia="x-none"/>
              </w:rPr>
              <w:t>Opt</w:t>
            </w:r>
            <w:proofErr w:type="spellEnd"/>
            <w:proofErr w:type="gramEnd"/>
            <w:r w:rsidRPr="004D4F10">
              <w:rPr>
                <w:rFonts w:eastAsia="Batang"/>
                <w:sz w:val="20"/>
                <w:szCs w:val="20"/>
                <w:lang w:eastAsia="x-none"/>
              </w:rPr>
              <w:t xml:space="preserve"> 1 is excluded. Aim to conclude by RAN plenary no later than RAN#112 (June 2026). </w:t>
            </w:r>
          </w:p>
          <w:p w14:paraId="4FBD53BB" w14:textId="77777777" w:rsidR="007D73F5" w:rsidRPr="004D4F10" w:rsidRDefault="007D73F5" w:rsidP="007D73F5">
            <w:pPr>
              <w:pStyle w:val="ListParagraph"/>
              <w:numPr>
                <w:ilvl w:val="1"/>
                <w:numId w:val="36"/>
              </w:numPr>
              <w:spacing w:line="252" w:lineRule="auto"/>
              <w:ind w:left="1656" w:hanging="360"/>
              <w:jc w:val="both"/>
              <w:rPr>
                <w:rFonts w:eastAsia="Batang"/>
                <w:sz w:val="20"/>
                <w:szCs w:val="20"/>
                <w:lang w:eastAsia="x-none"/>
              </w:rPr>
            </w:pPr>
            <w:r w:rsidRPr="004D4F10">
              <w:rPr>
                <w:rFonts w:eastAsia="Batang"/>
                <w:sz w:val="20"/>
                <w:szCs w:val="20"/>
                <w:lang w:eastAsia="x-none"/>
              </w:rPr>
              <w:t>RAN1 and RAN4 is tasked to continue providing more analysis accordingly.</w:t>
            </w:r>
          </w:p>
          <w:p w14:paraId="2D421D67" w14:textId="77777777" w:rsidR="007D73F5" w:rsidRPr="004D4F10" w:rsidRDefault="007D73F5" w:rsidP="007D73F5">
            <w:pPr>
              <w:pStyle w:val="ListParagraph"/>
              <w:numPr>
                <w:ilvl w:val="1"/>
                <w:numId w:val="36"/>
              </w:numPr>
              <w:spacing w:line="252" w:lineRule="auto"/>
              <w:ind w:left="1656" w:hanging="360"/>
              <w:jc w:val="both"/>
              <w:rPr>
                <w:rFonts w:eastAsia="Batang"/>
                <w:sz w:val="20"/>
                <w:szCs w:val="20"/>
                <w:lang w:eastAsia="x-none"/>
              </w:rPr>
            </w:pPr>
            <w:r w:rsidRPr="004D4F10">
              <w:rPr>
                <w:rFonts w:eastAsia="Batang"/>
                <w:sz w:val="20"/>
                <w:szCs w:val="20"/>
                <w:lang w:eastAsia="x-none"/>
              </w:rPr>
              <w:t>Companies are encouraged to provide more analysis at RAN plenary particularly regarding the use cases, requirements, economy of scale, etc.</w:t>
            </w:r>
          </w:p>
          <w:p w14:paraId="5C6EC48B" w14:textId="77777777" w:rsidR="007D73F5" w:rsidRPr="004D4F10" w:rsidRDefault="007D73F5" w:rsidP="007D73F5">
            <w:pPr>
              <w:spacing w:line="252" w:lineRule="auto"/>
              <w:jc w:val="both"/>
              <w:rPr>
                <w:rFonts w:eastAsia="Batang"/>
                <w:sz w:val="20"/>
                <w:szCs w:val="20"/>
                <w:lang w:eastAsia="x-none"/>
              </w:rPr>
            </w:pPr>
          </w:p>
          <w:p w14:paraId="2076F751" w14:textId="77777777" w:rsidR="007D73F5" w:rsidRPr="004D4F10" w:rsidRDefault="007D73F5" w:rsidP="007D73F5">
            <w:pPr>
              <w:ind w:left="1160"/>
              <w:rPr>
                <w:rFonts w:eastAsia="DengXian"/>
                <w:sz w:val="20"/>
                <w:szCs w:val="20"/>
              </w:rPr>
            </w:pPr>
            <w:r w:rsidRPr="004D4F10">
              <w:rPr>
                <w:rFonts w:eastAsia="DengXian"/>
                <w:sz w:val="20"/>
                <w:szCs w:val="20"/>
                <w:highlight w:val="green"/>
              </w:rPr>
              <w:t>Agreement</w:t>
            </w:r>
          </w:p>
          <w:p w14:paraId="0EFAAAB5" w14:textId="77777777" w:rsidR="007D73F5" w:rsidRPr="004D4F10" w:rsidRDefault="007D73F5" w:rsidP="007D73F5">
            <w:pPr>
              <w:numPr>
                <w:ilvl w:val="0"/>
                <w:numId w:val="62"/>
              </w:numPr>
              <w:spacing w:line="252" w:lineRule="auto"/>
              <w:ind w:left="1600"/>
              <w:contextualSpacing/>
              <w:rPr>
                <w:rFonts w:eastAsia="Batang"/>
                <w:i/>
                <w:iCs/>
                <w:sz w:val="20"/>
                <w:szCs w:val="20"/>
                <w:lang w:eastAsia="x-none"/>
              </w:rPr>
            </w:pPr>
            <w:r w:rsidRPr="004D4F10">
              <w:rPr>
                <w:rFonts w:eastAsia="Batang"/>
                <w:i/>
                <w:iCs/>
                <w:sz w:val="20"/>
                <w:szCs w:val="20"/>
                <w:lang w:eastAsia="x-none"/>
              </w:rPr>
              <w:t>Study</w:t>
            </w:r>
            <w:r w:rsidRPr="004D4F10">
              <w:rPr>
                <w:rFonts w:eastAsia="DengXian"/>
                <w:i/>
                <w:iCs/>
                <w:sz w:val="20"/>
                <w:szCs w:val="20"/>
              </w:rPr>
              <w:t xml:space="preserve"> </w:t>
            </w:r>
            <w:r w:rsidRPr="004D4F10">
              <w:rPr>
                <w:rFonts w:eastAsia="Yu Mincho"/>
                <w:i/>
                <w:iCs/>
                <w:sz w:val="20"/>
                <w:szCs w:val="20"/>
                <w:lang w:eastAsia="ja-JP"/>
              </w:rPr>
              <w:t xml:space="preserve">the following smallest maximum </w:t>
            </w:r>
            <w:r w:rsidRPr="004D4F10">
              <w:rPr>
                <w:rFonts w:eastAsia="Batang"/>
                <w:i/>
                <w:iCs/>
                <w:sz w:val="20"/>
                <w:szCs w:val="20"/>
                <w:lang w:eastAsia="x-none"/>
              </w:rPr>
              <w:t xml:space="preserve">supported </w:t>
            </w:r>
            <w:r w:rsidRPr="004D4F10">
              <w:rPr>
                <w:rFonts w:eastAsia="Yu Mincho"/>
                <w:i/>
                <w:iCs/>
                <w:sz w:val="20"/>
                <w:szCs w:val="20"/>
                <w:lang w:eastAsia="ja-JP"/>
              </w:rPr>
              <w:t xml:space="preserve">RF and BB </w:t>
            </w:r>
            <w:r w:rsidRPr="004D4F10">
              <w:rPr>
                <w:rFonts w:eastAsia="Batang"/>
                <w:i/>
                <w:iCs/>
                <w:sz w:val="20"/>
                <w:szCs w:val="20"/>
                <w:lang w:eastAsia="x-none"/>
              </w:rPr>
              <w:t>UE BW</w:t>
            </w:r>
            <w:r w:rsidRPr="004D4F10">
              <w:rPr>
                <w:rFonts w:eastAsia="Yu Mincho"/>
                <w:i/>
                <w:iCs/>
                <w:sz w:val="20"/>
                <w:szCs w:val="20"/>
                <w:lang w:eastAsia="ja-JP"/>
              </w:rPr>
              <w:t xml:space="preserve"> without spectrum aggregation for </w:t>
            </w:r>
            <w:r w:rsidRPr="004D4F10">
              <w:rPr>
                <w:rFonts w:eastAsia="DengXian"/>
                <w:i/>
                <w:iCs/>
                <w:sz w:val="20"/>
                <w:szCs w:val="20"/>
              </w:rPr>
              <w:t xml:space="preserve">at least one </w:t>
            </w:r>
            <w:r w:rsidRPr="004D4F10">
              <w:rPr>
                <w:rFonts w:eastAsia="Yu Mincho"/>
                <w:i/>
                <w:iCs/>
                <w:sz w:val="20"/>
                <w:szCs w:val="20"/>
                <w:lang w:eastAsia="ja-JP"/>
              </w:rPr>
              <w:t>low-tier device type supported by 6GR framework</w:t>
            </w:r>
            <w:r w:rsidRPr="004D4F10">
              <w:rPr>
                <w:rFonts w:eastAsia="Batang"/>
                <w:i/>
                <w:iCs/>
                <w:sz w:val="20"/>
                <w:szCs w:val="20"/>
                <w:lang w:eastAsia="x-none"/>
              </w:rPr>
              <w:t xml:space="preserve"> </w:t>
            </w:r>
            <w:r w:rsidRPr="004D4F10">
              <w:rPr>
                <w:rFonts w:eastAsia="DengXian"/>
                <w:i/>
                <w:iCs/>
                <w:sz w:val="20"/>
                <w:szCs w:val="20"/>
              </w:rPr>
              <w:t>from physical layer perspective, subject to further discussion and confirmation in RAN</w:t>
            </w:r>
          </w:p>
          <w:p w14:paraId="417391C8"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Opt1: 3MHz</w:t>
            </w:r>
          </w:p>
          <w:p w14:paraId="09AC900F"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Opt2: 5MHz</w:t>
            </w:r>
          </w:p>
          <w:p w14:paraId="3C1F403A"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Opt3: 10MHz</w:t>
            </w:r>
          </w:p>
          <w:p w14:paraId="15EFD46E"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Opt4: 20MHz</w:t>
            </w:r>
          </w:p>
          <w:p w14:paraId="2CB52DE5"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FFS: the UL bandwidth may be different to the DL bandwidth</w:t>
            </w:r>
          </w:p>
          <w:p w14:paraId="3DAE6AEE"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 xml:space="preserve">FFS: the </w:t>
            </w:r>
            <w:r w:rsidRPr="004D4F10">
              <w:rPr>
                <w:rFonts w:eastAsia="DengXian"/>
                <w:i/>
                <w:iCs/>
                <w:sz w:val="20"/>
                <w:szCs w:val="20"/>
              </w:rPr>
              <w:t>bandwidth value</w:t>
            </w:r>
            <w:r w:rsidRPr="004D4F10">
              <w:rPr>
                <w:rFonts w:eastAsia="Batang"/>
                <w:i/>
                <w:iCs/>
                <w:sz w:val="20"/>
                <w:szCs w:val="20"/>
                <w:lang w:eastAsia="x-none"/>
              </w:rPr>
              <w:t xml:space="preserve"> may be different for different SCS, duplex modes, and bands.</w:t>
            </w:r>
          </w:p>
          <w:p w14:paraId="674903E6" w14:textId="77777777" w:rsidR="007D73F5" w:rsidRPr="004D4F10" w:rsidRDefault="007D73F5" w:rsidP="007D73F5">
            <w:pPr>
              <w:numPr>
                <w:ilvl w:val="1"/>
                <w:numId w:val="62"/>
              </w:numPr>
              <w:spacing w:line="252" w:lineRule="auto"/>
              <w:ind w:left="2040"/>
              <w:contextualSpacing/>
              <w:jc w:val="both"/>
              <w:rPr>
                <w:rFonts w:eastAsia="Batang"/>
                <w:i/>
                <w:iCs/>
                <w:sz w:val="20"/>
                <w:szCs w:val="20"/>
                <w:lang w:eastAsia="x-none"/>
              </w:rPr>
            </w:pPr>
            <w:r w:rsidRPr="004D4F10">
              <w:rPr>
                <w:rFonts w:eastAsia="Batang"/>
                <w:i/>
                <w:iCs/>
                <w:sz w:val="20"/>
                <w:szCs w:val="20"/>
                <w:lang w:eastAsia="x-none"/>
              </w:rPr>
              <w:t>FFS: whether RF and BB UE BW are same or different</w:t>
            </w:r>
          </w:p>
          <w:p w14:paraId="77278DC8" w14:textId="77777777" w:rsidR="007D73F5" w:rsidRPr="004340BD" w:rsidRDefault="007D73F5" w:rsidP="007D73F5">
            <w:pPr>
              <w:spacing w:line="252" w:lineRule="auto"/>
              <w:contextualSpacing/>
              <w:jc w:val="both"/>
              <w:rPr>
                <w:rFonts w:eastAsia="Batang"/>
                <w:sz w:val="20"/>
                <w:szCs w:val="20"/>
                <w:lang w:eastAsia="x-none"/>
              </w:rPr>
            </w:pPr>
          </w:p>
          <w:p w14:paraId="43771BD4" w14:textId="77777777" w:rsidR="007D73F5" w:rsidRPr="004D4F10" w:rsidRDefault="007D73F5" w:rsidP="007D73F5">
            <w:pPr>
              <w:spacing w:line="252" w:lineRule="auto"/>
              <w:contextualSpacing/>
              <w:jc w:val="both"/>
              <w:rPr>
                <w:rFonts w:eastAsia="Batang"/>
                <w:sz w:val="20"/>
                <w:szCs w:val="20"/>
                <w:lang w:eastAsia="x-none"/>
              </w:rPr>
            </w:pPr>
            <w:r w:rsidRPr="004D4F10">
              <w:rPr>
                <w:rFonts w:eastAsia="Batang"/>
                <w:b/>
                <w:bCs/>
                <w:sz w:val="20"/>
                <w:szCs w:val="20"/>
                <w:u w:val="single"/>
                <w:lang w:eastAsia="x-none"/>
              </w:rPr>
              <w:t>Proposal 2:</w:t>
            </w:r>
            <w:r w:rsidRPr="004D4F10">
              <w:rPr>
                <w:rFonts w:eastAsia="Batang"/>
                <w:sz w:val="20"/>
                <w:szCs w:val="20"/>
                <w:lang w:eastAsia="x-none"/>
              </w:rPr>
              <w:t xml:space="preserve"> </w:t>
            </w:r>
          </w:p>
          <w:p w14:paraId="4B737CB1" w14:textId="77777777" w:rsidR="007D73F5" w:rsidRPr="004D4F10" w:rsidRDefault="007D73F5" w:rsidP="007D73F5">
            <w:pPr>
              <w:pStyle w:val="ListParagraph"/>
              <w:numPr>
                <w:ilvl w:val="0"/>
                <w:numId w:val="36"/>
              </w:numPr>
              <w:spacing w:line="252" w:lineRule="auto"/>
              <w:ind w:left="936"/>
              <w:jc w:val="both"/>
              <w:rPr>
                <w:rFonts w:eastAsia="Batang"/>
                <w:color w:val="000000" w:themeColor="text1"/>
                <w:sz w:val="20"/>
                <w:szCs w:val="20"/>
                <w:lang w:eastAsia="x-none"/>
              </w:rPr>
            </w:pPr>
            <w:r w:rsidRPr="004D4F10">
              <w:rPr>
                <w:rFonts w:eastAsia="Batang"/>
                <w:sz w:val="20"/>
                <w:szCs w:val="20"/>
                <w:lang w:eastAsia="x-none"/>
              </w:rPr>
              <w:t xml:space="preserve">Diverse device types as in 6G SIDs are expected to include supporting at least MBB (as highest priority), </w:t>
            </w:r>
            <w:r w:rsidRPr="004D4F10">
              <w:rPr>
                <w:rFonts w:eastAsia="Batang"/>
                <w:color w:val="000000" w:themeColor="text1"/>
                <w:sz w:val="20"/>
                <w:szCs w:val="20"/>
                <w:lang w:eastAsia="x-none"/>
              </w:rPr>
              <w:t xml:space="preserve">FWA, and Massive IoT services </w:t>
            </w:r>
          </w:p>
          <w:p w14:paraId="288362A0" w14:textId="77777777" w:rsidR="007D73F5" w:rsidRPr="004D4F10" w:rsidRDefault="007D73F5" w:rsidP="007D73F5">
            <w:pPr>
              <w:pStyle w:val="ListParagraph"/>
              <w:numPr>
                <w:ilvl w:val="0"/>
                <w:numId w:val="36"/>
              </w:numPr>
              <w:spacing w:line="252" w:lineRule="auto"/>
              <w:ind w:left="936"/>
              <w:jc w:val="both"/>
              <w:rPr>
                <w:rFonts w:eastAsia="Batang"/>
                <w:color w:val="000000" w:themeColor="text1"/>
                <w:sz w:val="20"/>
                <w:szCs w:val="20"/>
                <w:lang w:eastAsia="x-none"/>
              </w:rPr>
            </w:pPr>
            <w:r w:rsidRPr="004D4F10">
              <w:rPr>
                <w:rFonts w:eastAsia="Batang"/>
                <w:color w:val="000000" w:themeColor="text1"/>
                <w:sz w:val="20"/>
                <w:szCs w:val="20"/>
                <w:lang w:eastAsia="x-none"/>
              </w:rPr>
              <w:t xml:space="preserve">Companies are encouraged to further contribute at RAN plenary regarding the analysis of necessary aspects to help progress RAN WG technical design and evaluations. </w:t>
            </w:r>
          </w:p>
          <w:p w14:paraId="536B632C" w14:textId="77777777" w:rsidR="007D73F5" w:rsidRPr="004D4F10" w:rsidRDefault="007D73F5" w:rsidP="007D73F5">
            <w:pPr>
              <w:pStyle w:val="ListParagraph"/>
              <w:numPr>
                <w:ilvl w:val="0"/>
                <w:numId w:val="36"/>
              </w:numPr>
              <w:spacing w:line="252" w:lineRule="auto"/>
              <w:ind w:left="936"/>
              <w:jc w:val="both"/>
              <w:rPr>
                <w:rFonts w:eastAsia="Batang"/>
                <w:color w:val="000000" w:themeColor="text1"/>
                <w:sz w:val="20"/>
                <w:szCs w:val="20"/>
                <w:lang w:eastAsia="x-none"/>
              </w:rPr>
            </w:pPr>
            <w:r w:rsidRPr="004D4F10">
              <w:rPr>
                <w:rFonts w:eastAsia="Batang"/>
                <w:color w:val="000000" w:themeColor="text1"/>
                <w:sz w:val="20"/>
                <w:szCs w:val="20"/>
                <w:lang w:eastAsia="x-none"/>
              </w:rPr>
              <w:t xml:space="preserve">The detailed discussion for device types (how many, parameters, </w:t>
            </w:r>
            <w:proofErr w:type="gramStart"/>
            <w:r w:rsidRPr="004D4F10">
              <w:rPr>
                <w:rFonts w:eastAsia="Batang"/>
                <w:color w:val="000000" w:themeColor="text1"/>
                <w:sz w:val="20"/>
                <w:szCs w:val="20"/>
                <w:lang w:eastAsia="x-none"/>
              </w:rPr>
              <w:t>whether or not</w:t>
            </w:r>
            <w:proofErr w:type="gramEnd"/>
            <w:r w:rsidRPr="004D4F10">
              <w:rPr>
                <w:rFonts w:eastAsia="Batang"/>
                <w:color w:val="000000" w:themeColor="text1"/>
                <w:sz w:val="20"/>
                <w:szCs w:val="20"/>
                <w:lang w:eastAsia="x-none"/>
              </w:rPr>
              <w:t xml:space="preserve"> to define device types, </w:t>
            </w:r>
            <w:proofErr w:type="gramStart"/>
            <w:r w:rsidRPr="004D4F10">
              <w:rPr>
                <w:rFonts w:eastAsia="Batang"/>
                <w:color w:val="000000" w:themeColor="text1"/>
                <w:sz w:val="20"/>
                <w:szCs w:val="20"/>
                <w:lang w:eastAsia="x-none"/>
              </w:rPr>
              <w:t>whether or not</w:t>
            </w:r>
            <w:proofErr w:type="gramEnd"/>
            <w:r w:rsidRPr="004D4F10">
              <w:rPr>
                <w:rFonts w:eastAsia="Batang"/>
                <w:color w:val="000000" w:themeColor="text1"/>
                <w:sz w:val="20"/>
                <w:szCs w:val="20"/>
                <w:lang w:eastAsia="x-none"/>
              </w:rPr>
              <w:t xml:space="preserve"> to introduce minimum mandatory set of features, etc.) is on hold in RAN plenary and to </w:t>
            </w:r>
            <w:r w:rsidRPr="004D4F10">
              <w:rPr>
                <w:rFonts w:eastAsia="Batang"/>
                <w:color w:val="000000" w:themeColor="text1"/>
                <w:sz w:val="20"/>
                <w:szCs w:val="20"/>
                <w:lang w:eastAsia="x-none"/>
              </w:rPr>
              <w:lastRenderedPageBreak/>
              <w:t>resume from RAN#113 (September 2026). Discussions on device types are not to be discussed in WGs until further update from RAN plenary.</w:t>
            </w:r>
          </w:p>
          <w:p w14:paraId="59C88106" w14:textId="77777777" w:rsidR="007D73F5" w:rsidRPr="00140A5D" w:rsidRDefault="007D73F5" w:rsidP="007D73F5">
            <w:pPr>
              <w:spacing w:line="252" w:lineRule="auto"/>
              <w:jc w:val="both"/>
              <w:rPr>
                <w:rFonts w:eastAsia="Batang"/>
                <w:sz w:val="20"/>
                <w:szCs w:val="20"/>
                <w:lang w:eastAsia="x-none"/>
              </w:rPr>
            </w:pPr>
          </w:p>
          <w:p w14:paraId="7C0AAE8C" w14:textId="77777777" w:rsidR="007D73F5" w:rsidRDefault="007D73F5" w:rsidP="007D73F5">
            <w:pPr>
              <w:rPr>
                <w:rFonts w:eastAsia="Batang"/>
                <w:b/>
                <w:bCs/>
                <w:sz w:val="20"/>
                <w:szCs w:val="20"/>
                <w:u w:val="single"/>
              </w:rPr>
            </w:pPr>
          </w:p>
          <w:p w14:paraId="40D73C3A" w14:textId="77777777" w:rsidR="007D73F5" w:rsidRPr="004D4F10" w:rsidRDefault="007D73F5" w:rsidP="007D73F5">
            <w:pPr>
              <w:rPr>
                <w:rFonts w:eastAsia="Batang"/>
                <w:sz w:val="20"/>
                <w:szCs w:val="20"/>
              </w:rPr>
            </w:pPr>
            <w:r w:rsidRPr="004D4F10">
              <w:rPr>
                <w:rFonts w:eastAsia="Batang"/>
                <w:b/>
                <w:bCs/>
                <w:sz w:val="20"/>
                <w:szCs w:val="20"/>
                <w:u w:val="single"/>
              </w:rPr>
              <w:t xml:space="preserve">Proposal 3: </w:t>
            </w:r>
            <w:r w:rsidRPr="004D4F10">
              <w:rPr>
                <w:rFonts w:eastAsia="Batang"/>
                <w:sz w:val="20"/>
                <w:szCs w:val="20"/>
              </w:rPr>
              <w:t>Capture the following aspects related to diverse device types into the TR:</w:t>
            </w:r>
          </w:p>
          <w:p w14:paraId="1C2E5138" w14:textId="77777777" w:rsidR="007D73F5" w:rsidRPr="004D4F10" w:rsidRDefault="007D73F5" w:rsidP="007D73F5">
            <w:pPr>
              <w:pStyle w:val="ListParagraph"/>
              <w:numPr>
                <w:ilvl w:val="0"/>
                <w:numId w:val="36"/>
              </w:numPr>
              <w:ind w:left="936"/>
              <w:rPr>
                <w:rFonts w:eastAsia="Batang"/>
                <w:sz w:val="20"/>
                <w:szCs w:val="20"/>
              </w:rPr>
            </w:pPr>
            <w:r w:rsidRPr="004D4F10">
              <w:rPr>
                <w:rFonts w:eastAsia="Batang"/>
                <w:sz w:val="20"/>
                <w:szCs w:val="20"/>
              </w:rPr>
              <w:t>Scalable and forward compatible design</w:t>
            </w:r>
          </w:p>
          <w:p w14:paraId="37EE8425" w14:textId="77777777" w:rsidR="007D73F5" w:rsidRPr="004D4F10" w:rsidRDefault="007D73F5" w:rsidP="007D73F5">
            <w:pPr>
              <w:pStyle w:val="ListParagraph"/>
              <w:numPr>
                <w:ilvl w:val="0"/>
                <w:numId w:val="36"/>
              </w:numPr>
              <w:ind w:left="936"/>
              <w:rPr>
                <w:rFonts w:eastAsia="Batang"/>
                <w:sz w:val="20"/>
                <w:szCs w:val="20"/>
              </w:rPr>
            </w:pPr>
            <w:r w:rsidRPr="004D4F10">
              <w:rPr>
                <w:rFonts w:eastAsia="Batang"/>
                <w:sz w:val="20"/>
                <w:szCs w:val="20"/>
              </w:rPr>
              <w:t>Limited set of device types (based on the agreement in RAN#109)</w:t>
            </w:r>
          </w:p>
          <w:p w14:paraId="337D8E55" w14:textId="453BD945" w:rsidR="009A0207" w:rsidRPr="007D73F5" w:rsidRDefault="007D73F5" w:rsidP="007D73F5">
            <w:pPr>
              <w:rPr>
                <w:rFonts w:eastAsia="Batang"/>
                <w:sz w:val="20"/>
                <w:szCs w:val="20"/>
              </w:rPr>
            </w:pPr>
            <w:r w:rsidRPr="004D4F10">
              <w:rPr>
                <w:rFonts w:eastAsia="Batang"/>
                <w:sz w:val="20"/>
                <w:szCs w:val="20"/>
              </w:rPr>
              <w:t>Detailed wording is to be drafted in RAN#111, along with possibly other aspects (e.g., scalability, differentiated services, etc.).</w:t>
            </w:r>
          </w:p>
        </w:tc>
      </w:tr>
    </w:tbl>
    <w:p w14:paraId="57C64296" w14:textId="3D023D44" w:rsidR="00CD18B1" w:rsidRDefault="00CD18B1" w:rsidP="00CD18B1">
      <w:pPr>
        <w:pStyle w:val="B1"/>
        <w:overflowPunct w:val="0"/>
        <w:autoSpaceDE w:val="0"/>
        <w:autoSpaceDN w:val="0"/>
        <w:adjustRightInd w:val="0"/>
        <w:spacing w:before="180" w:after="180"/>
        <w:ind w:left="0" w:firstLine="0"/>
        <w:textAlignment w:val="baseline"/>
        <w:rPr>
          <w:color w:val="000000" w:themeColor="text1"/>
          <w:sz w:val="20"/>
          <w:szCs w:val="20"/>
        </w:rPr>
      </w:pP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58CD0D4F" w14:textId="77777777" w:rsidR="00097885" w:rsidRDefault="00097885" w:rsidP="00DF2E90">
      <w:pPr>
        <w:autoSpaceDE w:val="0"/>
        <w:autoSpaceDN w:val="0"/>
        <w:adjustRightInd w:val="0"/>
        <w:jc w:val="both"/>
        <w:rPr>
          <w:color w:val="000000" w:themeColor="text1"/>
          <w:sz w:val="20"/>
          <w:szCs w:val="20"/>
        </w:rPr>
      </w:pPr>
    </w:p>
    <w:p w14:paraId="16D6FA4A" w14:textId="200F4F74" w:rsidR="00F16E18" w:rsidRDefault="00F16E18" w:rsidP="00DF2E90">
      <w:pPr>
        <w:autoSpaceDE w:val="0"/>
        <w:autoSpaceDN w:val="0"/>
        <w:adjustRightInd w:val="0"/>
        <w:jc w:val="both"/>
        <w:rPr>
          <w:color w:val="000000" w:themeColor="text1"/>
          <w:sz w:val="20"/>
          <w:szCs w:val="20"/>
        </w:rPr>
      </w:pPr>
      <w:r>
        <w:rPr>
          <w:color w:val="000000" w:themeColor="text1"/>
          <w:sz w:val="20"/>
          <w:szCs w:val="20"/>
        </w:rPr>
        <w:t>Regarding the low-tier device type supported by 6GR, i</w:t>
      </w:r>
      <w:r w:rsidRPr="00F16E18">
        <w:rPr>
          <w:color w:val="000000" w:themeColor="text1"/>
          <w:sz w:val="20"/>
          <w:szCs w:val="20"/>
        </w:rPr>
        <w:t xml:space="preserve">t was agreed in RAN#109 that for 6G Massive Communication (IoT), the minimum number of UE receive/transmit antenna is 1 for lowest-tier device. </w:t>
      </w:r>
    </w:p>
    <w:p w14:paraId="2CEA259C" w14:textId="77777777" w:rsidR="00F16E18" w:rsidRDefault="00F16E18" w:rsidP="009C0326">
      <w:pPr>
        <w:autoSpaceDE w:val="0"/>
        <w:autoSpaceDN w:val="0"/>
        <w:adjustRightInd w:val="0"/>
        <w:jc w:val="both"/>
        <w:rPr>
          <w:color w:val="000000" w:themeColor="text1"/>
          <w:sz w:val="20"/>
          <w:szCs w:val="20"/>
        </w:rPr>
      </w:pPr>
    </w:p>
    <w:p w14:paraId="24E9F013" w14:textId="5287CCBA" w:rsidR="0042695D" w:rsidRDefault="009C0326" w:rsidP="009C0326">
      <w:pPr>
        <w:autoSpaceDE w:val="0"/>
        <w:autoSpaceDN w:val="0"/>
        <w:adjustRightInd w:val="0"/>
        <w:jc w:val="both"/>
        <w:rPr>
          <w:color w:val="000000" w:themeColor="text1"/>
          <w:sz w:val="20"/>
          <w:szCs w:val="20"/>
        </w:rPr>
      </w:pPr>
      <w:r>
        <w:rPr>
          <w:color w:val="000000" w:themeColor="text1"/>
          <w:sz w:val="20"/>
          <w:szCs w:val="20"/>
        </w:rPr>
        <w:t>The complexity reduction due to the reduced</w:t>
      </w:r>
      <w:r w:rsidRPr="009C0326">
        <w:rPr>
          <w:color w:val="000000" w:themeColor="text1"/>
          <w:sz w:val="20"/>
          <w:szCs w:val="20"/>
        </w:rPr>
        <w:t xml:space="preserve"> number of UE Rx/Tx antennas</w:t>
      </w:r>
      <w:r>
        <w:rPr>
          <w:color w:val="000000" w:themeColor="text1"/>
          <w:sz w:val="20"/>
          <w:szCs w:val="20"/>
        </w:rPr>
        <w:t xml:space="preserve"> and the reduced UE CBW has been extensively studied in R17 </w:t>
      </w:r>
      <w:proofErr w:type="spellStart"/>
      <w:r>
        <w:rPr>
          <w:color w:val="000000" w:themeColor="text1"/>
          <w:sz w:val="20"/>
          <w:szCs w:val="20"/>
        </w:rPr>
        <w:t>RedCap</w:t>
      </w:r>
      <w:proofErr w:type="spellEnd"/>
      <w:r>
        <w:rPr>
          <w:color w:val="000000" w:themeColor="text1"/>
          <w:sz w:val="20"/>
          <w:szCs w:val="20"/>
        </w:rPr>
        <w:t xml:space="preserve"> and R18 </w:t>
      </w:r>
      <w:proofErr w:type="spellStart"/>
      <w:r>
        <w:rPr>
          <w:color w:val="000000" w:themeColor="text1"/>
          <w:sz w:val="20"/>
          <w:szCs w:val="20"/>
        </w:rPr>
        <w:t>eRedCap</w:t>
      </w:r>
      <w:proofErr w:type="spellEnd"/>
      <w:r w:rsidR="004320FE">
        <w:rPr>
          <w:color w:val="000000" w:themeColor="text1"/>
          <w:sz w:val="20"/>
          <w:szCs w:val="20"/>
        </w:rPr>
        <w:t xml:space="preserve"> </w:t>
      </w:r>
      <w:proofErr w:type="spellStart"/>
      <w:r w:rsidR="004320FE">
        <w:rPr>
          <w:color w:val="000000" w:themeColor="text1"/>
          <w:sz w:val="20"/>
          <w:szCs w:val="20"/>
        </w:rPr>
        <w:t>WIs</w:t>
      </w:r>
      <w:r>
        <w:rPr>
          <w:color w:val="000000" w:themeColor="text1"/>
          <w:sz w:val="20"/>
          <w:szCs w:val="20"/>
        </w:rPr>
        <w:t>.</w:t>
      </w:r>
      <w:proofErr w:type="spellEnd"/>
      <w:r>
        <w:rPr>
          <w:color w:val="000000" w:themeColor="text1"/>
          <w:sz w:val="20"/>
          <w:szCs w:val="20"/>
        </w:rPr>
        <w:t xml:space="preserve"> In particular, the comparison can be seen in the following tables copied from TR 38.865 [2]</w:t>
      </w:r>
      <w:r w:rsidR="00F16E18">
        <w:rPr>
          <w:color w:val="000000" w:themeColor="text1"/>
          <w:sz w:val="20"/>
          <w:szCs w:val="20"/>
        </w:rPr>
        <w:t xml:space="preserve"> regarding 1Rx</w:t>
      </w:r>
      <w:r>
        <w:rPr>
          <w:color w:val="000000" w:themeColor="text1"/>
          <w:sz w:val="20"/>
          <w:szCs w:val="20"/>
        </w:rPr>
        <w:t>:</w:t>
      </w:r>
    </w:p>
    <w:p w14:paraId="37062522" w14:textId="77777777" w:rsidR="009C0326" w:rsidRDefault="009C0326" w:rsidP="009C0326">
      <w:pPr>
        <w:autoSpaceDE w:val="0"/>
        <w:autoSpaceDN w:val="0"/>
        <w:adjustRightInd w:val="0"/>
        <w:jc w:val="both"/>
        <w:rPr>
          <w:color w:val="000000" w:themeColor="text1"/>
          <w:sz w:val="20"/>
          <w:szCs w:val="20"/>
        </w:rPr>
      </w:pPr>
    </w:p>
    <w:p w14:paraId="6F87248D" w14:textId="77777777" w:rsidR="009C0326" w:rsidRDefault="009C0326" w:rsidP="009C0326">
      <w:pPr>
        <w:autoSpaceDE w:val="0"/>
        <w:autoSpaceDN w:val="0"/>
        <w:adjustRightInd w:val="0"/>
        <w:jc w:val="both"/>
        <w:rPr>
          <w:color w:val="000000" w:themeColor="text1"/>
          <w:sz w:val="20"/>
          <w:szCs w:val="20"/>
        </w:rPr>
      </w:pPr>
    </w:p>
    <w:p w14:paraId="2E17FB4D" w14:textId="77777777" w:rsidR="009C0326" w:rsidRDefault="009C0326" w:rsidP="009C0326">
      <w:pPr>
        <w:pStyle w:val="TH"/>
      </w:pPr>
      <w:r>
        <w:t>Table 7.2.2-1: Average UE complexity reduction achieved by BW reduction options for 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9C0326" w14:paraId="34B6FC1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10821A" w14:textId="77777777" w:rsidR="009C0326" w:rsidRDefault="009C0326" w:rsidP="00F400D3">
            <w:pPr>
              <w:pStyle w:val="TAH"/>
            </w:pPr>
            <w: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395C0413" w14:textId="77777777" w:rsidR="009C0326" w:rsidRDefault="009C0326" w:rsidP="00F400D3">
            <w:pPr>
              <w:pStyle w:val="TAH"/>
              <w:rPr>
                <w:color w:val="000000"/>
              </w:rPr>
            </w:pPr>
            <w:r>
              <w:rPr>
                <w:color w:val="000000"/>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1A152492" w14:textId="77777777" w:rsidR="009C0326" w:rsidRDefault="009C0326" w:rsidP="00F400D3">
            <w:pPr>
              <w:pStyle w:val="TAH"/>
              <w:rPr>
                <w:color w:val="000000"/>
              </w:rPr>
            </w:pPr>
            <w:r>
              <w:rPr>
                <w:color w:val="000000"/>
              </w:rPr>
              <w:t xml:space="preserve">Rel-17 </w:t>
            </w:r>
            <w:proofErr w:type="spellStart"/>
            <w:r>
              <w:rPr>
                <w:color w:val="000000"/>
              </w:rPr>
              <w:t>RedCap</w:t>
            </w:r>
            <w:proofErr w:type="spellEnd"/>
          </w:p>
        </w:tc>
        <w:tc>
          <w:tcPr>
            <w:tcW w:w="1154" w:type="dxa"/>
            <w:tcBorders>
              <w:top w:val="single" w:sz="4" w:space="0" w:color="auto"/>
              <w:left w:val="nil"/>
              <w:bottom w:val="single" w:sz="4" w:space="0" w:color="auto"/>
              <w:right w:val="single" w:sz="4" w:space="0" w:color="auto"/>
            </w:tcBorders>
            <w:shd w:val="clear" w:color="auto" w:fill="D9D9D9"/>
            <w:hideMark/>
          </w:tcPr>
          <w:p w14:paraId="3828BC72" w14:textId="77777777" w:rsidR="009C0326" w:rsidRDefault="009C0326" w:rsidP="00F400D3">
            <w:pPr>
              <w:pStyle w:val="TAH"/>
              <w:rPr>
                <w:color w:val="000000"/>
              </w:rPr>
            </w:pPr>
            <w:r>
              <w:rPr>
                <w:color w:val="000000"/>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0DD23F3A" w14:textId="77777777" w:rsidR="009C0326" w:rsidRDefault="009C0326" w:rsidP="00F400D3">
            <w:pPr>
              <w:pStyle w:val="TAH"/>
              <w:rPr>
                <w:color w:val="000000"/>
              </w:rPr>
            </w:pPr>
            <w:r>
              <w:rPr>
                <w:color w:val="000000"/>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55D0576E" w14:textId="77777777" w:rsidR="009C0326" w:rsidRDefault="009C0326" w:rsidP="00F400D3">
            <w:pPr>
              <w:pStyle w:val="TAH"/>
              <w:rPr>
                <w:color w:val="000000"/>
              </w:rPr>
            </w:pPr>
            <w:r>
              <w:rPr>
                <w:color w:val="000000"/>
              </w:rPr>
              <w:t>BW3</w:t>
            </w:r>
          </w:p>
        </w:tc>
      </w:tr>
      <w:tr w:rsidR="009C0326" w:rsidRPr="00D74F2D" w14:paraId="264C80E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F2C69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EBA6C5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0DA663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24.12%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9069D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39C58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24.64%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5BDD7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24.09%</w:t>
            </w:r>
          </w:p>
        </w:tc>
      </w:tr>
      <w:tr w:rsidR="009C0326" w:rsidRPr="00D74F2D" w14:paraId="3EE992D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F97023"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4FC93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2E7A01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AF5937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4.72%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A26C81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D628D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5.06%</w:t>
            </w:r>
          </w:p>
        </w:tc>
      </w:tr>
      <w:tr w:rsidR="009C0326" w:rsidRPr="00D74F2D" w14:paraId="79CD306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296E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52CA4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2268A1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B8B6F3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365DE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3BE624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23.76%</w:t>
            </w:r>
          </w:p>
        </w:tc>
      </w:tr>
      <w:tr w:rsidR="009C0326" w:rsidRPr="00D74F2D" w14:paraId="3AB8F42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C7E8B7"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3379EF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7D9D4C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AC3A8F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36A03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DAD419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19.52%</w:t>
            </w:r>
          </w:p>
        </w:tc>
      </w:tr>
      <w:tr w:rsidR="009C0326" w:rsidRPr="00D74F2D" w14:paraId="1442C137"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B308A"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021D0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21BD1D"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72.46%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260D44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71.78%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BBAFD5"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73.63%</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6555FA4"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72.43%</w:t>
            </w:r>
          </w:p>
        </w:tc>
      </w:tr>
      <w:tr w:rsidR="009C0326" w:rsidRPr="00D74F2D" w14:paraId="4B8B5DA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FB1C0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6EB8C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5B325F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C3A09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F4750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0.99%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39916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1.27%</w:t>
            </w:r>
          </w:p>
        </w:tc>
      </w:tr>
      <w:tr w:rsidR="009C0326" w:rsidRPr="00D74F2D" w14:paraId="2CB1AA5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93BB16"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A7D0D6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A786DD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91B35E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3F107B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C0BA2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0.65%</w:t>
            </w:r>
          </w:p>
        </w:tc>
      </w:tr>
      <w:tr w:rsidR="009C0326" w:rsidRPr="00D74F2D" w14:paraId="7BF8D627"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E03BA6"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5D0EB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4098FC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DDD288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86859B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47CFB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0.67%</w:t>
            </w:r>
          </w:p>
        </w:tc>
      </w:tr>
      <w:tr w:rsidR="009C0326" w:rsidRPr="00D74F2D" w14:paraId="0F069DC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3C903B"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275D6D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DC0B54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F81CB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D729F3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1.86%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5257F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2.07%</w:t>
            </w:r>
          </w:p>
        </w:tc>
      </w:tr>
      <w:tr w:rsidR="009C0326" w:rsidRPr="00D74F2D" w14:paraId="4335276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DF30AA"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C5A8FA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9468FE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30A6EC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248791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598AF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0.51%</w:t>
            </w:r>
          </w:p>
        </w:tc>
      </w:tr>
      <w:tr w:rsidR="009C0326" w:rsidRPr="00D74F2D" w14:paraId="5FBAA47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690E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D620E5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5CCF55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2EC433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CDAD16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19FEFA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0.45%</w:t>
            </w:r>
          </w:p>
        </w:tc>
      </w:tr>
      <w:tr w:rsidR="009C0326" w:rsidRPr="00D74F2D" w14:paraId="0A7D5DC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44B3F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4B9B85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3E0D9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4.73%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3FABC8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51F1F7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60720A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4.52%</w:t>
            </w:r>
          </w:p>
        </w:tc>
      </w:tr>
      <w:tr w:rsidR="009C0326" w:rsidRPr="00D74F2D" w14:paraId="0FECD84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832F01"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1AEE41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D7074E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E41D78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EF70BF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9226F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4.58%</w:t>
            </w:r>
          </w:p>
        </w:tc>
      </w:tr>
      <w:tr w:rsidR="009C0326" w:rsidRPr="00D74F2D" w14:paraId="52B4733B"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31BE6A"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B6298D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08E29A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8E0B25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F25FF0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FB4B5E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1.69%</w:t>
            </w:r>
          </w:p>
        </w:tc>
      </w:tr>
      <w:tr w:rsidR="009C0326" w:rsidRPr="00D74F2D" w14:paraId="7C25B19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57D5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975E4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A09CA6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A692C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3.77%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558DEF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6D7B7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3.91%</w:t>
            </w:r>
          </w:p>
        </w:tc>
      </w:tr>
      <w:tr w:rsidR="009C0326" w:rsidRPr="00D74F2D" w14:paraId="426EE7C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1A93EB"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A982B4"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07EF2E"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26.26%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6FB5F7"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4A4A11D"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18.65%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C5D450"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20.31%</w:t>
            </w:r>
          </w:p>
        </w:tc>
      </w:tr>
      <w:tr w:rsidR="009C0326" w:rsidRPr="00D74F2D" w14:paraId="5EB25A4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BF0B6C" w14:textId="77777777" w:rsidR="009C0326" w:rsidRPr="00D74F2D" w:rsidRDefault="009C0326" w:rsidP="00F400D3">
            <w:pPr>
              <w:rPr>
                <w:rFonts w:ascii="Arial" w:hAnsi="Arial" w:cs="Arial"/>
                <w:b/>
                <w:bCs/>
                <w:color w:val="000000"/>
                <w:sz w:val="18"/>
                <w:szCs w:val="18"/>
              </w:rPr>
            </w:pPr>
            <w:r w:rsidRPr="00D74F2D">
              <w:rPr>
                <w:rFonts w:ascii="Arial" w:hAnsi="Arial" w:cs="Arial"/>
                <w:b/>
                <w:bCs/>
                <w:color w:val="000000"/>
                <w:sz w:val="18"/>
                <w:szCs w:val="18"/>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25FC4F"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34D46E1"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44.74%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6A4F9F5"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39.44%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2160C23"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40.65%</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2DC7648"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41.15%</w:t>
            </w:r>
          </w:p>
        </w:tc>
      </w:tr>
    </w:tbl>
    <w:p w14:paraId="7B3E69DA" w14:textId="77777777" w:rsidR="009C0326" w:rsidRDefault="009C0326" w:rsidP="009C0326"/>
    <w:p w14:paraId="246FBE0B" w14:textId="77777777" w:rsidR="009C0326" w:rsidRDefault="009C0326" w:rsidP="009C0326">
      <w:pPr>
        <w:pStyle w:val="TH"/>
      </w:pPr>
      <w:r>
        <w:t>Table 7.2.2-2: Average UE complexity reduction achieved by BW reduction options for 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9C0326" w14:paraId="0EB791E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DA6A69" w14:textId="77777777" w:rsidR="009C0326" w:rsidRDefault="009C0326" w:rsidP="00F400D3">
            <w:pPr>
              <w:pStyle w:val="TAH"/>
            </w:pPr>
            <w: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6F3123BF" w14:textId="77777777" w:rsidR="009C0326" w:rsidRDefault="009C0326" w:rsidP="00F400D3">
            <w:pPr>
              <w:pStyle w:val="TAH"/>
              <w:rPr>
                <w:color w:val="000000"/>
              </w:rPr>
            </w:pPr>
            <w:r>
              <w:rPr>
                <w:color w:val="000000"/>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B353BEA" w14:textId="77777777" w:rsidR="009C0326" w:rsidRDefault="009C0326" w:rsidP="00F400D3">
            <w:pPr>
              <w:pStyle w:val="TAH"/>
              <w:rPr>
                <w:color w:val="000000"/>
              </w:rPr>
            </w:pPr>
            <w:r>
              <w:rPr>
                <w:color w:val="000000"/>
              </w:rPr>
              <w:t xml:space="preserve">Rel-17 </w:t>
            </w:r>
            <w:proofErr w:type="spellStart"/>
            <w:r>
              <w:rPr>
                <w:color w:val="000000"/>
              </w:rPr>
              <w:t>RedCap</w:t>
            </w:r>
            <w:proofErr w:type="spellEnd"/>
          </w:p>
        </w:tc>
        <w:tc>
          <w:tcPr>
            <w:tcW w:w="1154" w:type="dxa"/>
            <w:tcBorders>
              <w:top w:val="single" w:sz="4" w:space="0" w:color="auto"/>
              <w:left w:val="nil"/>
              <w:bottom w:val="single" w:sz="4" w:space="0" w:color="auto"/>
              <w:right w:val="single" w:sz="4" w:space="0" w:color="auto"/>
            </w:tcBorders>
            <w:shd w:val="clear" w:color="auto" w:fill="D9D9D9"/>
            <w:hideMark/>
          </w:tcPr>
          <w:p w14:paraId="54485EA4" w14:textId="77777777" w:rsidR="009C0326" w:rsidRDefault="009C0326" w:rsidP="00F400D3">
            <w:pPr>
              <w:pStyle w:val="TAH"/>
              <w:rPr>
                <w:color w:val="000000"/>
              </w:rPr>
            </w:pPr>
            <w:r>
              <w:rPr>
                <w:color w:val="000000"/>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7763A339" w14:textId="77777777" w:rsidR="009C0326" w:rsidRDefault="009C0326" w:rsidP="00F400D3">
            <w:pPr>
              <w:pStyle w:val="TAH"/>
              <w:rPr>
                <w:color w:val="000000"/>
              </w:rPr>
            </w:pPr>
            <w:r>
              <w:rPr>
                <w:color w:val="000000"/>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4479C641" w14:textId="77777777" w:rsidR="009C0326" w:rsidRDefault="009C0326" w:rsidP="00F400D3">
            <w:pPr>
              <w:pStyle w:val="TAH"/>
              <w:rPr>
                <w:color w:val="000000"/>
              </w:rPr>
            </w:pPr>
            <w:r>
              <w:rPr>
                <w:color w:val="000000"/>
              </w:rPr>
              <w:t>BW3</w:t>
            </w:r>
          </w:p>
        </w:tc>
      </w:tr>
      <w:tr w:rsidR="009C0326" w:rsidRPr="00D74F2D" w14:paraId="2B570D2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64AF5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8A7A2C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21D788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A595A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23.97%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E6B13D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E5EA3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24.05%</w:t>
            </w:r>
          </w:p>
        </w:tc>
      </w:tr>
      <w:tr w:rsidR="009C0326" w:rsidRPr="00D74F2D" w14:paraId="46B3FD2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A094D1"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79F5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DC1DA7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0E5B3C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2EE9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4.08%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B653A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3.94%</w:t>
            </w:r>
          </w:p>
        </w:tc>
      </w:tr>
      <w:tr w:rsidR="009C0326" w:rsidRPr="00D74F2D" w14:paraId="04C22AE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02B9D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9F222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CECFCF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19.05%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AB2852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18.78%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DABCE3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312D6A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19.05%</w:t>
            </w:r>
          </w:p>
        </w:tc>
      </w:tr>
      <w:tr w:rsidR="009C0326" w:rsidRPr="00D74F2D" w14:paraId="7659D5A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5808C"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51390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17064A6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61A22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97276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CFAE2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4.97%</w:t>
            </w:r>
          </w:p>
        </w:tc>
      </w:tr>
      <w:tr w:rsidR="009C0326" w:rsidRPr="00D74F2D" w14:paraId="2A2A4E1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674C40"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51D9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AC60A7"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52.04%</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04AEC0"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51.58%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B0CB8C"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53.59%</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7DA4DB"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52.01%</w:t>
            </w:r>
          </w:p>
        </w:tc>
      </w:tr>
      <w:tr w:rsidR="009C0326" w:rsidRPr="00D74F2D" w14:paraId="550CFFDB"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02647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D4946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4DFA3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2854F7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F479F7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BD7A6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0.73%</w:t>
            </w:r>
          </w:p>
        </w:tc>
      </w:tr>
      <w:tr w:rsidR="009C0326" w:rsidRPr="00D74F2D" w14:paraId="23992CA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C050DE"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EB4C7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7E10F6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19AA2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0.14%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3A1870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C6618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0.38%</w:t>
            </w:r>
          </w:p>
        </w:tc>
      </w:tr>
      <w:tr w:rsidR="009C0326" w:rsidRPr="00D74F2D" w14:paraId="14800A6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53A32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1A6820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BD8351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079A3A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588E20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546A5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0.36%</w:t>
            </w:r>
          </w:p>
        </w:tc>
      </w:tr>
      <w:tr w:rsidR="009C0326" w:rsidRPr="00D74F2D" w14:paraId="6360F82F"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1C153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366CC3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9B5A07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3.21%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7D9D57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DE0C3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8794B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1.56%</w:t>
            </w:r>
          </w:p>
        </w:tc>
      </w:tr>
      <w:tr w:rsidR="009C0326" w:rsidRPr="00D74F2D" w14:paraId="4943DCB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E1CC3"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lastRenderedPageBreak/>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4217B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294AE2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CE9225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6D77B9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AC04E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0.33%</w:t>
            </w:r>
          </w:p>
        </w:tc>
      </w:tr>
      <w:tr w:rsidR="009C0326" w:rsidRPr="00D74F2D" w14:paraId="0BDE2B7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7836EB"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DFC3A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C6238F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F30E86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2515F0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B6BF8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0.40%</w:t>
            </w:r>
          </w:p>
        </w:tc>
      </w:tr>
      <w:tr w:rsidR="009C0326" w:rsidRPr="00D74F2D" w14:paraId="0AB9C362"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35EEAF"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1129ED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264943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95FFD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3.15%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08454A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3.19%</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B0BFC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3.55%</w:t>
            </w:r>
          </w:p>
        </w:tc>
      </w:tr>
      <w:tr w:rsidR="009C0326" w:rsidRPr="00D74F2D" w14:paraId="39F6FFF0"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893FC6"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360591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72475A4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65ECD6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DFAB51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01466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w:t>
            </w:r>
          </w:p>
        </w:tc>
      </w:tr>
      <w:tr w:rsidR="009C0326" w:rsidRPr="00D74F2D" w14:paraId="5A1FCB3B"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C5733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E163A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9B8449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2.69%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D2B858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9AD985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BAA38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1.70%</w:t>
            </w:r>
          </w:p>
        </w:tc>
      </w:tr>
      <w:tr w:rsidR="009C0326" w:rsidRPr="00D74F2D" w14:paraId="68DE57F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C46CD4"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8FC50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58875AD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2.27%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BB5B3A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4B96ED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8DF481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2.21%</w:t>
            </w:r>
          </w:p>
        </w:tc>
      </w:tr>
      <w:tr w:rsidR="009C0326" w:rsidRPr="00D74F2D" w14:paraId="401B99D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E1EAB0"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F525B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CB5F8FD"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17.66%</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C1DCB43"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12.08%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E0BC2D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12.40%</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43FD6AE"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13.68%</w:t>
            </w:r>
          </w:p>
        </w:tc>
      </w:tr>
      <w:tr w:rsidR="009C0326" w:rsidRPr="00D74F2D" w14:paraId="5809B387"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E8C123" w14:textId="77777777" w:rsidR="009C0326" w:rsidRPr="00D74F2D" w:rsidRDefault="009C0326" w:rsidP="00F400D3">
            <w:pPr>
              <w:rPr>
                <w:rFonts w:ascii="Arial" w:hAnsi="Arial" w:cs="Arial"/>
                <w:b/>
                <w:bCs/>
                <w:color w:val="000000"/>
                <w:sz w:val="18"/>
                <w:szCs w:val="18"/>
              </w:rPr>
            </w:pPr>
            <w:r w:rsidRPr="00D74F2D">
              <w:rPr>
                <w:rFonts w:ascii="Arial" w:hAnsi="Arial" w:cs="Arial"/>
                <w:b/>
                <w:bCs/>
                <w:color w:val="000000"/>
                <w:sz w:val="18"/>
                <w:szCs w:val="18"/>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46503A"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580AC4B"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31.41%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5E9050"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27.88%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AD32972"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28.88%</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1E9F932"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29.01%</w:t>
            </w:r>
          </w:p>
        </w:tc>
      </w:tr>
    </w:tbl>
    <w:p w14:paraId="07391D02" w14:textId="77777777" w:rsidR="009C0326" w:rsidRDefault="009C0326" w:rsidP="009C0326"/>
    <w:p w14:paraId="351A9CD6" w14:textId="77777777" w:rsidR="009C0326" w:rsidRDefault="009C0326" w:rsidP="009C0326">
      <w:pPr>
        <w:pStyle w:val="TH"/>
      </w:pPr>
      <w:r>
        <w:t>Table 7.2.2-3: Average UE complexity reduction achieved by BW reduction options for 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9C0326" w14:paraId="2738B0AD"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FF7FAE" w14:textId="77777777" w:rsidR="009C0326" w:rsidRDefault="009C0326" w:rsidP="00F400D3">
            <w:pPr>
              <w:pStyle w:val="TAH"/>
            </w:pPr>
            <w:r>
              <w:t>Reduced UE bandwidth</w:t>
            </w:r>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CD20A0E" w14:textId="77777777" w:rsidR="009C0326" w:rsidRDefault="009C0326" w:rsidP="00F400D3">
            <w:pPr>
              <w:pStyle w:val="TAH"/>
              <w:rPr>
                <w:color w:val="000000"/>
              </w:rPr>
            </w:pPr>
            <w:r>
              <w:rPr>
                <w:color w:val="000000"/>
              </w:rPr>
              <w:t>Rel-15 reference</w:t>
            </w:r>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0D89EBF" w14:textId="77777777" w:rsidR="009C0326" w:rsidRDefault="009C0326" w:rsidP="00F400D3">
            <w:pPr>
              <w:pStyle w:val="TAH"/>
              <w:rPr>
                <w:color w:val="000000"/>
              </w:rPr>
            </w:pPr>
            <w:r>
              <w:rPr>
                <w:color w:val="000000"/>
              </w:rPr>
              <w:t xml:space="preserve">Rel-17 </w:t>
            </w:r>
            <w:proofErr w:type="spellStart"/>
            <w:r>
              <w:rPr>
                <w:color w:val="000000"/>
              </w:rPr>
              <w:t>RedCap</w:t>
            </w:r>
            <w:proofErr w:type="spellEnd"/>
          </w:p>
        </w:tc>
        <w:tc>
          <w:tcPr>
            <w:tcW w:w="1154" w:type="dxa"/>
            <w:tcBorders>
              <w:top w:val="single" w:sz="4" w:space="0" w:color="auto"/>
              <w:left w:val="nil"/>
              <w:bottom w:val="single" w:sz="4" w:space="0" w:color="auto"/>
              <w:right w:val="single" w:sz="4" w:space="0" w:color="auto"/>
            </w:tcBorders>
            <w:shd w:val="clear" w:color="auto" w:fill="D9D9D9"/>
            <w:hideMark/>
          </w:tcPr>
          <w:p w14:paraId="114EA8D5" w14:textId="77777777" w:rsidR="009C0326" w:rsidRDefault="009C0326" w:rsidP="00F400D3">
            <w:pPr>
              <w:pStyle w:val="TAH"/>
              <w:rPr>
                <w:color w:val="000000"/>
              </w:rPr>
            </w:pPr>
            <w:r>
              <w:rPr>
                <w:color w:val="000000"/>
              </w:rPr>
              <w:t>BW1</w:t>
            </w:r>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11AFA3A3" w14:textId="77777777" w:rsidR="009C0326" w:rsidRDefault="009C0326" w:rsidP="00F400D3">
            <w:pPr>
              <w:pStyle w:val="TAH"/>
              <w:rPr>
                <w:color w:val="000000"/>
              </w:rPr>
            </w:pPr>
            <w:r>
              <w:rPr>
                <w:color w:val="000000"/>
              </w:rPr>
              <w:t>BW2</w:t>
            </w:r>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1A25624C" w14:textId="77777777" w:rsidR="009C0326" w:rsidRDefault="009C0326" w:rsidP="00F400D3">
            <w:pPr>
              <w:pStyle w:val="TAH"/>
              <w:rPr>
                <w:color w:val="000000"/>
              </w:rPr>
            </w:pPr>
            <w:r>
              <w:rPr>
                <w:color w:val="000000"/>
              </w:rPr>
              <w:t>BW3</w:t>
            </w:r>
          </w:p>
        </w:tc>
      </w:tr>
      <w:tr w:rsidR="009C0326" w:rsidRPr="00D74F2D" w14:paraId="47B6B2D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DE9B6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 xml:space="preserve">RF: Power amplifier </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FB8EC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FA027F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298B11"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AC8D35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603AA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24.50%</w:t>
            </w:r>
          </w:p>
        </w:tc>
      </w:tr>
      <w:tr w:rsidR="009C0326" w:rsidRPr="00D74F2D" w14:paraId="09BC0770"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F6E4D3"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Filters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8B557E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FF93BC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5.17%</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77813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A3C8E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5.17%</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5E53A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5.17%</w:t>
            </w:r>
          </w:p>
        </w:tc>
      </w:tr>
      <w:tr w:rsidR="009C0326" w:rsidRPr="00D74F2D" w14:paraId="330F3895"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75F80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1B9020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190A0F0"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7AE67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24.06%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9E8347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C311C1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24.46%</w:t>
            </w:r>
          </w:p>
        </w:tc>
      </w:tr>
      <w:tr w:rsidR="009C0326" w:rsidRPr="00D74F2D" w14:paraId="7C4FFBC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A75A2"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RF: Duplexer / Switch</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87FA8F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481A86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D274D3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CB0FB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2721F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3.68%</w:t>
            </w:r>
          </w:p>
        </w:tc>
      </w:tr>
      <w:tr w:rsidR="009C0326" w:rsidRPr="00D74F2D" w14:paraId="5536848F"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7B7184"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RF: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BE9577"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778DF2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57.81%</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314DA38"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56.87%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2045908"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57.81%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BD854B6"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57.81%</w:t>
            </w:r>
          </w:p>
        </w:tc>
      </w:tr>
      <w:tr w:rsidR="009C0326" w:rsidRPr="00D74F2D" w14:paraId="10DC34B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8855DD"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ADC / DAC</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52D90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95D926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5C73D1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780290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AB29A7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1.26%</w:t>
            </w:r>
          </w:p>
        </w:tc>
      </w:tr>
      <w:tr w:rsidR="009C0326" w:rsidRPr="00D74F2D" w14:paraId="4A8D469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F7C37"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FFT/IFFT</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AD301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011B6BD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4046CB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0.25%</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8CAC9D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AE5F5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0.72%</w:t>
            </w:r>
          </w:p>
        </w:tc>
      </w:tr>
      <w:tr w:rsidR="009C0326" w:rsidRPr="00D74F2D" w14:paraId="6549564C"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DA023F"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Post-FFT data buffering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E94FA3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450B75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796AC3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0.42%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A59C6D9"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2E38E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0.66%</w:t>
            </w:r>
          </w:p>
        </w:tc>
      </w:tr>
      <w:tr w:rsidR="009C0326" w:rsidRPr="00D74F2D" w14:paraId="4C40686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8088C9"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Receiver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30C70E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F53CDE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4.22%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7D0F8A3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8360B5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5ECF3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2.04%</w:t>
            </w:r>
          </w:p>
        </w:tc>
      </w:tr>
      <w:tr w:rsidR="009C0326" w:rsidRPr="00D74F2D" w14:paraId="4E7FCF21"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F298E0"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LDPC decoding</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DFB89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10%</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7B881C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6C5830E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E58AD7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0373D6"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0.58%</w:t>
            </w:r>
          </w:p>
        </w:tc>
      </w:tr>
      <w:tr w:rsidR="009C0326" w:rsidRPr="00D74F2D" w14:paraId="105A2A56"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39FE88"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HARQ buffer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3E65D3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14%</w:t>
            </w:r>
          </w:p>
        </w:tc>
        <w:tc>
          <w:tcPr>
            <w:tcW w:w="1142" w:type="dxa"/>
            <w:tcBorders>
              <w:top w:val="single" w:sz="4" w:space="0" w:color="auto"/>
              <w:left w:val="single" w:sz="4" w:space="0" w:color="auto"/>
              <w:bottom w:val="single" w:sz="4" w:space="0" w:color="auto"/>
              <w:right w:val="single" w:sz="4" w:space="0" w:color="auto"/>
            </w:tcBorders>
            <w:vAlign w:val="bottom"/>
            <w:hideMark/>
          </w:tcPr>
          <w:p w14:paraId="37927DC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1.61%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09EF94E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0.52%</w:t>
            </w:r>
          </w:p>
        </w:tc>
        <w:tc>
          <w:tcPr>
            <w:tcW w:w="1154" w:type="dxa"/>
            <w:tcBorders>
              <w:top w:val="single" w:sz="4" w:space="0" w:color="auto"/>
              <w:left w:val="single" w:sz="4" w:space="0" w:color="auto"/>
              <w:bottom w:val="single" w:sz="4" w:space="0" w:color="auto"/>
              <w:right w:val="single" w:sz="4" w:space="0" w:color="auto"/>
            </w:tcBorders>
            <w:vAlign w:val="bottom"/>
            <w:hideMark/>
          </w:tcPr>
          <w:p w14:paraId="4731484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AF83A5"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0.52%</w:t>
            </w:r>
          </w:p>
        </w:tc>
      </w:tr>
      <w:tr w:rsidR="009C0326" w:rsidRPr="00D74F2D" w14:paraId="381881D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16CD1A"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DL control processing &amp; decoder</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BC7508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286A705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4.70%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66587B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3.84%</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014287C"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061EEF2"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4.49%</w:t>
            </w:r>
          </w:p>
        </w:tc>
      </w:tr>
      <w:tr w:rsidR="009C0326" w:rsidRPr="00D74F2D" w14:paraId="3F6A6A9E"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3A23B2"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Synchronization / cell search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478308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61EB05E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4.68%</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4E851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4.63%</w:t>
            </w:r>
          </w:p>
        </w:tc>
        <w:tc>
          <w:tcPr>
            <w:tcW w:w="1154" w:type="dxa"/>
            <w:tcBorders>
              <w:top w:val="single" w:sz="4" w:space="0" w:color="auto"/>
              <w:left w:val="single" w:sz="4" w:space="0" w:color="auto"/>
              <w:bottom w:val="single" w:sz="4" w:space="0" w:color="auto"/>
              <w:right w:val="single" w:sz="4" w:space="0" w:color="auto"/>
            </w:tcBorders>
            <w:vAlign w:val="bottom"/>
            <w:hideMark/>
          </w:tcPr>
          <w:p w14:paraId="2F54040B"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2BE12E"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4.68%</w:t>
            </w:r>
          </w:p>
        </w:tc>
      </w:tr>
      <w:tr w:rsidR="009C0326" w:rsidRPr="00D74F2D" w14:paraId="081701B9"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88FF1F"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UL processing block</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2B02C4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5%</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B9FFF9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3.10%</w:t>
            </w:r>
          </w:p>
        </w:tc>
        <w:tc>
          <w:tcPr>
            <w:tcW w:w="1154" w:type="dxa"/>
            <w:tcBorders>
              <w:top w:val="single" w:sz="4" w:space="0" w:color="auto"/>
              <w:left w:val="single" w:sz="4" w:space="0" w:color="auto"/>
              <w:bottom w:val="single" w:sz="4" w:space="0" w:color="auto"/>
              <w:right w:val="single" w:sz="4" w:space="0" w:color="auto"/>
            </w:tcBorders>
            <w:vAlign w:val="bottom"/>
            <w:hideMark/>
          </w:tcPr>
          <w:p w14:paraId="541DA64A"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1.79%</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0813B9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1.78%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D7564F"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1.91%</w:t>
            </w:r>
          </w:p>
        </w:tc>
      </w:tr>
      <w:tr w:rsidR="009C0326" w:rsidRPr="00D74F2D" w14:paraId="0CBC186A"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A9D4B2" w14:textId="77777777" w:rsidR="009C0326" w:rsidRPr="00D74F2D" w:rsidRDefault="009C0326" w:rsidP="00F400D3">
            <w:pPr>
              <w:outlineLvl w:val="1"/>
              <w:rPr>
                <w:rFonts w:ascii="Arial" w:hAnsi="Arial" w:cs="Arial"/>
                <w:color w:val="000000"/>
                <w:sz w:val="18"/>
                <w:szCs w:val="18"/>
              </w:rPr>
            </w:pPr>
            <w:r w:rsidRPr="00D74F2D">
              <w:rPr>
                <w:rFonts w:ascii="Arial" w:hAnsi="Arial" w:cs="Arial"/>
                <w:color w:val="000000"/>
                <w:sz w:val="18"/>
                <w:szCs w:val="18"/>
              </w:rPr>
              <w:t>BB: MIMO specific processing blocks</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F519D3D"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9%</w:t>
            </w:r>
          </w:p>
        </w:tc>
        <w:tc>
          <w:tcPr>
            <w:tcW w:w="1142" w:type="dxa"/>
            <w:tcBorders>
              <w:top w:val="single" w:sz="4" w:space="0" w:color="auto"/>
              <w:left w:val="single" w:sz="4" w:space="0" w:color="auto"/>
              <w:bottom w:val="single" w:sz="4" w:space="0" w:color="auto"/>
              <w:right w:val="single" w:sz="4" w:space="0" w:color="auto"/>
            </w:tcBorders>
            <w:vAlign w:val="bottom"/>
            <w:hideMark/>
          </w:tcPr>
          <w:p w14:paraId="4909E847"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3.81%</w:t>
            </w:r>
          </w:p>
        </w:tc>
        <w:tc>
          <w:tcPr>
            <w:tcW w:w="1154" w:type="dxa"/>
            <w:tcBorders>
              <w:top w:val="single" w:sz="4" w:space="0" w:color="auto"/>
              <w:left w:val="single" w:sz="4" w:space="0" w:color="auto"/>
              <w:bottom w:val="single" w:sz="4" w:space="0" w:color="auto"/>
              <w:right w:val="single" w:sz="4" w:space="0" w:color="auto"/>
            </w:tcBorders>
            <w:vAlign w:val="bottom"/>
            <w:hideMark/>
          </w:tcPr>
          <w:p w14:paraId="1C20D1B3"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3.56%</w:t>
            </w:r>
          </w:p>
        </w:tc>
        <w:tc>
          <w:tcPr>
            <w:tcW w:w="1154" w:type="dxa"/>
            <w:tcBorders>
              <w:top w:val="single" w:sz="4" w:space="0" w:color="auto"/>
              <w:left w:val="single" w:sz="4" w:space="0" w:color="auto"/>
              <w:bottom w:val="single" w:sz="4" w:space="0" w:color="auto"/>
              <w:right w:val="single" w:sz="4" w:space="0" w:color="auto"/>
            </w:tcBorders>
            <w:vAlign w:val="bottom"/>
            <w:hideMark/>
          </w:tcPr>
          <w:p w14:paraId="321974B4"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3.58%</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9EEB78" w14:textId="77777777" w:rsidR="009C0326" w:rsidRPr="00D74F2D" w:rsidRDefault="009C0326" w:rsidP="00F400D3">
            <w:pPr>
              <w:jc w:val="right"/>
              <w:outlineLvl w:val="1"/>
              <w:rPr>
                <w:rFonts w:ascii="Arial" w:hAnsi="Arial" w:cs="Arial"/>
                <w:color w:val="000000"/>
                <w:sz w:val="18"/>
                <w:szCs w:val="18"/>
              </w:rPr>
            </w:pPr>
            <w:r w:rsidRPr="00D74F2D">
              <w:rPr>
                <w:rFonts w:ascii="Arial" w:hAnsi="Arial" w:cs="Arial"/>
                <w:color w:val="000000"/>
                <w:sz w:val="18"/>
                <w:szCs w:val="18"/>
              </w:rPr>
              <w:t>3.81%</w:t>
            </w:r>
          </w:p>
        </w:tc>
      </w:tr>
      <w:tr w:rsidR="009C0326" w:rsidRPr="00D74F2D" w14:paraId="4F281A58"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01485E" w14:textId="77777777" w:rsidR="009C0326" w:rsidRPr="00D74F2D" w:rsidRDefault="009C0326" w:rsidP="00F400D3">
            <w:pPr>
              <w:outlineLvl w:val="0"/>
              <w:rPr>
                <w:rFonts w:ascii="Arial" w:hAnsi="Arial" w:cs="Arial"/>
                <w:b/>
                <w:bCs/>
                <w:color w:val="000000"/>
                <w:sz w:val="18"/>
                <w:szCs w:val="18"/>
              </w:rPr>
            </w:pPr>
            <w:r w:rsidRPr="00D74F2D">
              <w:rPr>
                <w:rFonts w:ascii="Arial" w:hAnsi="Arial" w:cs="Arial"/>
                <w:b/>
                <w:bCs/>
                <w:color w:val="000000"/>
                <w:sz w:val="18"/>
                <w:szCs w:val="18"/>
              </w:rPr>
              <w:t>BB: Total</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41F7EA"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D0CDEF"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26.58%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D792251"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18.05%</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B2644C1"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18.82%</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6289D52" w14:textId="77777777" w:rsidR="009C0326" w:rsidRPr="00D74F2D" w:rsidRDefault="009C0326" w:rsidP="00F400D3">
            <w:pPr>
              <w:jc w:val="right"/>
              <w:outlineLvl w:val="0"/>
              <w:rPr>
                <w:rFonts w:ascii="Arial" w:hAnsi="Arial" w:cs="Arial"/>
                <w:b/>
                <w:bCs/>
                <w:color w:val="000000"/>
                <w:sz w:val="18"/>
                <w:szCs w:val="18"/>
              </w:rPr>
            </w:pPr>
            <w:r w:rsidRPr="00D74F2D">
              <w:rPr>
                <w:rFonts w:ascii="Arial" w:hAnsi="Arial" w:cs="Arial"/>
                <w:color w:val="000000"/>
                <w:sz w:val="18"/>
                <w:szCs w:val="18"/>
              </w:rPr>
              <w:t>20.70%</w:t>
            </w:r>
          </w:p>
        </w:tc>
      </w:tr>
      <w:tr w:rsidR="009C0326" w:rsidRPr="00D74F2D" w14:paraId="3AD71E44" w14:textId="77777777" w:rsidTr="00F400D3">
        <w:trPr>
          <w:trHeight w:val="204"/>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878DB7" w14:textId="77777777" w:rsidR="009C0326" w:rsidRPr="00D74F2D" w:rsidRDefault="009C0326" w:rsidP="00F400D3">
            <w:pPr>
              <w:rPr>
                <w:rFonts w:ascii="Arial" w:hAnsi="Arial" w:cs="Arial"/>
                <w:b/>
                <w:bCs/>
                <w:color w:val="000000"/>
                <w:sz w:val="18"/>
                <w:szCs w:val="18"/>
              </w:rPr>
            </w:pPr>
            <w:r w:rsidRPr="00D74F2D">
              <w:rPr>
                <w:rFonts w:ascii="Arial" w:hAnsi="Arial" w:cs="Arial"/>
                <w:b/>
                <w:bCs/>
                <w:color w:val="000000"/>
                <w:sz w:val="18"/>
                <w:szCs w:val="18"/>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5486F5"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100%</w:t>
            </w:r>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4CA7144"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39.07%</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5683F1B"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33.58%</w:t>
            </w:r>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B49BCF5"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34.41%</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6E2EE27" w14:textId="77777777" w:rsidR="009C0326" w:rsidRPr="00D74F2D" w:rsidRDefault="009C0326" w:rsidP="00F400D3">
            <w:pPr>
              <w:jc w:val="right"/>
              <w:rPr>
                <w:rFonts w:ascii="Arial" w:hAnsi="Arial" w:cs="Arial"/>
                <w:b/>
                <w:bCs/>
                <w:color w:val="000000"/>
                <w:sz w:val="18"/>
                <w:szCs w:val="18"/>
              </w:rPr>
            </w:pPr>
            <w:r w:rsidRPr="00D74F2D">
              <w:rPr>
                <w:rFonts w:ascii="Arial" w:hAnsi="Arial" w:cs="Arial"/>
                <w:b/>
                <w:bCs/>
                <w:color w:val="000000"/>
                <w:sz w:val="18"/>
                <w:szCs w:val="18"/>
              </w:rPr>
              <w:t>35.60%</w:t>
            </w:r>
          </w:p>
        </w:tc>
      </w:tr>
    </w:tbl>
    <w:p w14:paraId="69B0F735" w14:textId="77777777" w:rsidR="009C0326" w:rsidRDefault="009C0326" w:rsidP="009C0326"/>
    <w:p w14:paraId="6E009DC0" w14:textId="77777777" w:rsidR="00F16E18" w:rsidRDefault="00F16E18" w:rsidP="00F16E18">
      <w:pPr>
        <w:autoSpaceDE w:val="0"/>
        <w:autoSpaceDN w:val="0"/>
        <w:adjustRightInd w:val="0"/>
        <w:jc w:val="both"/>
        <w:rPr>
          <w:color w:val="000000" w:themeColor="text1"/>
          <w:sz w:val="20"/>
          <w:szCs w:val="20"/>
        </w:rPr>
      </w:pPr>
      <w:r>
        <w:rPr>
          <w:color w:val="000000" w:themeColor="text1"/>
          <w:sz w:val="20"/>
          <w:szCs w:val="20"/>
        </w:rPr>
        <w:t>Where the three UEs, i.e., BW1, BW2 and BW3 are given below:</w:t>
      </w:r>
    </w:p>
    <w:p w14:paraId="39B5680A" w14:textId="1BC19F15" w:rsidR="00F16E18" w:rsidRPr="00F16E18" w:rsidRDefault="00F16E18" w:rsidP="00F16E18">
      <w:pPr>
        <w:pStyle w:val="ListParagraph"/>
        <w:numPr>
          <w:ilvl w:val="0"/>
          <w:numId w:val="64"/>
        </w:numPr>
        <w:autoSpaceDE w:val="0"/>
        <w:autoSpaceDN w:val="0"/>
        <w:adjustRightInd w:val="0"/>
        <w:jc w:val="both"/>
        <w:rPr>
          <w:color w:val="000000" w:themeColor="text1"/>
          <w:sz w:val="20"/>
          <w:szCs w:val="20"/>
        </w:rPr>
      </w:pPr>
      <w:r w:rsidRPr="00F16E18">
        <w:rPr>
          <w:color w:val="000000" w:themeColor="text1"/>
          <w:sz w:val="20"/>
          <w:szCs w:val="20"/>
        </w:rPr>
        <w:t>BW1: BB/RF BW 5MHz for both DL and UL</w:t>
      </w:r>
    </w:p>
    <w:p w14:paraId="7F650838" w14:textId="77777777" w:rsidR="00F16E18" w:rsidRPr="00F16E18" w:rsidRDefault="00F16E18" w:rsidP="00F16E18">
      <w:pPr>
        <w:pStyle w:val="ListParagraph"/>
        <w:numPr>
          <w:ilvl w:val="0"/>
          <w:numId w:val="64"/>
        </w:numPr>
        <w:autoSpaceDE w:val="0"/>
        <w:autoSpaceDN w:val="0"/>
        <w:adjustRightInd w:val="0"/>
        <w:jc w:val="both"/>
        <w:rPr>
          <w:color w:val="000000" w:themeColor="text1"/>
          <w:sz w:val="20"/>
          <w:szCs w:val="20"/>
        </w:rPr>
      </w:pPr>
      <w:r w:rsidRPr="00F16E18">
        <w:rPr>
          <w:color w:val="000000" w:themeColor="text1"/>
          <w:sz w:val="20"/>
          <w:szCs w:val="20"/>
        </w:rPr>
        <w:t>BW2: BB BW 5MHz, RF BW 20MHz for both DL and UL</w:t>
      </w:r>
    </w:p>
    <w:p w14:paraId="39DC21EA" w14:textId="61F93C36" w:rsidR="009C0326" w:rsidRPr="00F16E18" w:rsidRDefault="00F16E18" w:rsidP="00F16E18">
      <w:pPr>
        <w:pStyle w:val="ListParagraph"/>
        <w:numPr>
          <w:ilvl w:val="0"/>
          <w:numId w:val="64"/>
        </w:numPr>
        <w:autoSpaceDE w:val="0"/>
        <w:autoSpaceDN w:val="0"/>
        <w:adjustRightInd w:val="0"/>
        <w:jc w:val="both"/>
        <w:rPr>
          <w:color w:val="000000" w:themeColor="text1"/>
          <w:sz w:val="20"/>
          <w:szCs w:val="20"/>
        </w:rPr>
      </w:pPr>
      <w:r w:rsidRPr="00F16E18">
        <w:rPr>
          <w:color w:val="000000" w:themeColor="text1"/>
          <w:sz w:val="20"/>
          <w:szCs w:val="20"/>
        </w:rPr>
        <w:t>BW3: BB BW 5MHz only for PDSCH/PUSCH with RF BW 20MHz</w:t>
      </w:r>
    </w:p>
    <w:p w14:paraId="20C126AB" w14:textId="77777777" w:rsidR="00F16E18" w:rsidRDefault="00F16E18" w:rsidP="009C0326">
      <w:pPr>
        <w:autoSpaceDE w:val="0"/>
        <w:autoSpaceDN w:val="0"/>
        <w:adjustRightInd w:val="0"/>
        <w:jc w:val="both"/>
        <w:rPr>
          <w:color w:val="000000" w:themeColor="text1"/>
          <w:sz w:val="20"/>
          <w:szCs w:val="20"/>
        </w:rPr>
      </w:pPr>
    </w:p>
    <w:p w14:paraId="07709082" w14:textId="0CD53518" w:rsidR="00434447" w:rsidRDefault="00F16E18" w:rsidP="009C0326">
      <w:pPr>
        <w:autoSpaceDE w:val="0"/>
        <w:autoSpaceDN w:val="0"/>
        <w:adjustRightInd w:val="0"/>
        <w:jc w:val="both"/>
        <w:rPr>
          <w:color w:val="000000" w:themeColor="text1"/>
          <w:sz w:val="20"/>
          <w:szCs w:val="20"/>
        </w:rPr>
      </w:pPr>
      <w:r>
        <w:rPr>
          <w:color w:val="000000" w:themeColor="text1"/>
          <w:sz w:val="20"/>
          <w:szCs w:val="20"/>
        </w:rPr>
        <w:t xml:space="preserve">It can be seen from the above tables that the further reduction </w:t>
      </w:r>
      <w:r w:rsidR="00AF303E">
        <w:rPr>
          <w:color w:val="000000" w:themeColor="text1"/>
          <w:sz w:val="20"/>
          <w:szCs w:val="20"/>
        </w:rPr>
        <w:t>of</w:t>
      </w:r>
      <w:r>
        <w:rPr>
          <w:color w:val="000000" w:themeColor="text1"/>
          <w:sz w:val="20"/>
          <w:szCs w:val="20"/>
        </w:rPr>
        <w:t xml:space="preserve"> RF BW from 20MHz to 5MHz or BB BW from 20MHz to 5MHz is </w:t>
      </w:r>
      <w:r w:rsidR="004320FE">
        <w:rPr>
          <w:color w:val="000000" w:themeColor="text1"/>
          <w:sz w:val="20"/>
          <w:szCs w:val="20"/>
        </w:rPr>
        <w:t xml:space="preserve">small, i.e., </w:t>
      </w:r>
      <w:r w:rsidR="00100780">
        <w:rPr>
          <w:color w:val="000000" w:themeColor="text1"/>
          <w:sz w:val="20"/>
          <w:szCs w:val="20"/>
        </w:rPr>
        <w:t>around 5</w:t>
      </w:r>
      <w:r w:rsidR="004320FE">
        <w:rPr>
          <w:color w:val="000000" w:themeColor="text1"/>
          <w:sz w:val="20"/>
          <w:szCs w:val="20"/>
        </w:rPr>
        <w:t>%</w:t>
      </w:r>
      <w:r w:rsidR="00100780">
        <w:rPr>
          <w:color w:val="000000" w:themeColor="text1"/>
          <w:sz w:val="20"/>
          <w:szCs w:val="20"/>
        </w:rPr>
        <w:t xml:space="preserve"> or smaller</w:t>
      </w:r>
      <w:r>
        <w:rPr>
          <w:color w:val="000000" w:themeColor="text1"/>
          <w:sz w:val="20"/>
          <w:szCs w:val="20"/>
        </w:rPr>
        <w:t xml:space="preserve">. On the other hand, there are benefits to </w:t>
      </w:r>
      <w:r w:rsidR="00434447">
        <w:rPr>
          <w:color w:val="000000" w:themeColor="text1"/>
          <w:sz w:val="20"/>
          <w:szCs w:val="20"/>
        </w:rPr>
        <w:t xml:space="preserve">enable 20MHz as the </w:t>
      </w:r>
      <w:r w:rsidR="00434447" w:rsidRPr="00434447">
        <w:rPr>
          <w:color w:val="000000" w:themeColor="text1"/>
          <w:sz w:val="20"/>
          <w:szCs w:val="20"/>
        </w:rPr>
        <w:t>smallest maximum supported RF and BB UE BW</w:t>
      </w:r>
      <w:r w:rsidR="00434447">
        <w:rPr>
          <w:color w:val="000000" w:themeColor="text1"/>
          <w:sz w:val="20"/>
          <w:szCs w:val="20"/>
        </w:rPr>
        <w:t xml:space="preserve">: </w:t>
      </w:r>
    </w:p>
    <w:p w14:paraId="52E768CB" w14:textId="1882333B" w:rsidR="009C0326" w:rsidRDefault="00434447" w:rsidP="00434447">
      <w:pPr>
        <w:pStyle w:val="ListParagraph"/>
        <w:numPr>
          <w:ilvl w:val="0"/>
          <w:numId w:val="65"/>
        </w:numPr>
        <w:autoSpaceDE w:val="0"/>
        <w:autoSpaceDN w:val="0"/>
        <w:adjustRightInd w:val="0"/>
        <w:jc w:val="both"/>
        <w:rPr>
          <w:color w:val="000000" w:themeColor="text1"/>
          <w:sz w:val="20"/>
          <w:szCs w:val="20"/>
        </w:rPr>
      </w:pPr>
      <w:r>
        <w:rPr>
          <w:color w:val="000000" w:themeColor="text1"/>
          <w:sz w:val="20"/>
          <w:szCs w:val="20"/>
        </w:rPr>
        <w:t xml:space="preserve">Compared to 5MHz or 10MHz, a larger CBW has the potential to allow the low-tier devices to support more application scenarios. With more application scenarios, economy of scale can be achieved and </w:t>
      </w:r>
      <w:r w:rsidR="004320FE">
        <w:rPr>
          <w:color w:val="000000" w:themeColor="text1"/>
          <w:sz w:val="20"/>
          <w:szCs w:val="20"/>
        </w:rPr>
        <w:t>can</w:t>
      </w:r>
      <w:r>
        <w:rPr>
          <w:color w:val="000000" w:themeColor="text1"/>
          <w:sz w:val="20"/>
          <w:szCs w:val="20"/>
        </w:rPr>
        <w:t xml:space="preserve"> further reduce device cost.</w:t>
      </w:r>
    </w:p>
    <w:p w14:paraId="6EC3D06C" w14:textId="49B9DE74" w:rsidR="00434447" w:rsidRDefault="00434447" w:rsidP="00434447">
      <w:pPr>
        <w:pStyle w:val="ListParagraph"/>
        <w:numPr>
          <w:ilvl w:val="0"/>
          <w:numId w:val="65"/>
        </w:numPr>
        <w:autoSpaceDE w:val="0"/>
        <w:autoSpaceDN w:val="0"/>
        <w:adjustRightInd w:val="0"/>
        <w:jc w:val="both"/>
        <w:rPr>
          <w:color w:val="000000" w:themeColor="text1"/>
          <w:sz w:val="20"/>
          <w:szCs w:val="20"/>
        </w:rPr>
      </w:pPr>
      <w:r>
        <w:rPr>
          <w:color w:val="000000" w:themeColor="text1"/>
          <w:sz w:val="20"/>
          <w:szCs w:val="20"/>
        </w:rPr>
        <w:t xml:space="preserve">20MHz CBW will provide more options to support the </w:t>
      </w:r>
      <w:r w:rsidRPr="00434447">
        <w:rPr>
          <w:color w:val="000000" w:themeColor="text1"/>
          <w:sz w:val="20"/>
          <w:szCs w:val="20"/>
        </w:rPr>
        <w:t>10Mbps</w:t>
      </w:r>
      <w:r>
        <w:rPr>
          <w:color w:val="000000" w:themeColor="text1"/>
          <w:sz w:val="20"/>
          <w:szCs w:val="20"/>
        </w:rPr>
        <w:t xml:space="preserve"> data rate </w:t>
      </w:r>
      <w:r w:rsidRPr="00434447">
        <w:rPr>
          <w:color w:val="000000" w:themeColor="text1"/>
          <w:sz w:val="20"/>
          <w:szCs w:val="20"/>
        </w:rPr>
        <w:t>target</w:t>
      </w:r>
      <w:r>
        <w:rPr>
          <w:color w:val="000000" w:themeColor="text1"/>
          <w:sz w:val="20"/>
          <w:szCs w:val="20"/>
        </w:rPr>
        <w:t xml:space="preserve"> for both DL and UL. For example,</w:t>
      </w:r>
      <w:r w:rsidR="00C44941">
        <w:rPr>
          <w:color w:val="000000" w:themeColor="text1"/>
          <w:sz w:val="20"/>
          <w:szCs w:val="20"/>
        </w:rPr>
        <w:t xml:space="preserve"> with 5MHz CBW, a UE need to support 16QAM to reach 10Mbps while for 20MHz CBW, support of 16QAM is not required because of the larger CBW. Obviously, not having to support 16QAM would also help reduce UE complexity/cost.</w:t>
      </w:r>
    </w:p>
    <w:p w14:paraId="63A67FD9" w14:textId="01F09BDC" w:rsidR="00434447" w:rsidRPr="00434447" w:rsidRDefault="00434447" w:rsidP="00434447">
      <w:pPr>
        <w:pStyle w:val="ListParagraph"/>
        <w:numPr>
          <w:ilvl w:val="0"/>
          <w:numId w:val="65"/>
        </w:numPr>
        <w:autoSpaceDE w:val="0"/>
        <w:autoSpaceDN w:val="0"/>
        <w:adjustRightInd w:val="0"/>
        <w:jc w:val="both"/>
        <w:rPr>
          <w:color w:val="000000" w:themeColor="text1"/>
          <w:sz w:val="20"/>
          <w:szCs w:val="20"/>
        </w:rPr>
      </w:pPr>
      <w:r>
        <w:rPr>
          <w:color w:val="000000" w:themeColor="text1"/>
          <w:sz w:val="20"/>
          <w:szCs w:val="20"/>
        </w:rPr>
        <w:t xml:space="preserve">Having the same RF and BB BW will reduce the need </w:t>
      </w:r>
      <w:r w:rsidR="004320FE">
        <w:rPr>
          <w:color w:val="000000" w:themeColor="text1"/>
          <w:sz w:val="20"/>
          <w:szCs w:val="20"/>
        </w:rPr>
        <w:t>of</w:t>
      </w:r>
      <w:r>
        <w:rPr>
          <w:color w:val="000000" w:themeColor="text1"/>
          <w:sz w:val="20"/>
          <w:szCs w:val="20"/>
        </w:rPr>
        <w:t xml:space="preserve"> scheduling overhead/constraints that are incurred when BB BW is smaller than RF BW. For example, the need to switch BWP </w:t>
      </w:r>
      <w:r w:rsidR="004320FE">
        <w:rPr>
          <w:color w:val="000000" w:themeColor="text1"/>
          <w:sz w:val="20"/>
          <w:szCs w:val="20"/>
        </w:rPr>
        <w:t xml:space="preserve">within the RF BW </w:t>
      </w:r>
      <w:r>
        <w:rPr>
          <w:color w:val="000000" w:themeColor="text1"/>
          <w:sz w:val="20"/>
          <w:szCs w:val="20"/>
        </w:rPr>
        <w:t>can be further reduced</w:t>
      </w:r>
      <w:r w:rsidR="004320FE">
        <w:rPr>
          <w:color w:val="000000" w:themeColor="text1"/>
          <w:sz w:val="20"/>
          <w:szCs w:val="20"/>
        </w:rPr>
        <w:t xml:space="preserve"> for load balancing or to deal with frequency-selective fading</w:t>
      </w:r>
      <w:r>
        <w:rPr>
          <w:color w:val="000000" w:themeColor="text1"/>
          <w:sz w:val="20"/>
          <w:szCs w:val="20"/>
        </w:rPr>
        <w:t>.</w:t>
      </w:r>
    </w:p>
    <w:p w14:paraId="28846D04" w14:textId="77777777" w:rsidR="009C0326" w:rsidRDefault="009C0326" w:rsidP="009C0326">
      <w:pPr>
        <w:autoSpaceDE w:val="0"/>
        <w:autoSpaceDN w:val="0"/>
        <w:adjustRightInd w:val="0"/>
        <w:jc w:val="both"/>
        <w:rPr>
          <w:color w:val="000000" w:themeColor="text1"/>
          <w:sz w:val="20"/>
          <w:szCs w:val="20"/>
        </w:rPr>
      </w:pPr>
    </w:p>
    <w:p w14:paraId="459E9261" w14:textId="0EE5EED1" w:rsidR="007569E9" w:rsidRDefault="007569E9" w:rsidP="0044586F">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w:t>
      </w:r>
      <w:r w:rsidR="0044586F">
        <w:rPr>
          <w:b/>
          <w:bCs/>
          <w:i/>
          <w:iCs/>
          <w:color w:val="000000" w:themeColor="text1"/>
          <w:sz w:val="20"/>
          <w:szCs w:val="20"/>
        </w:rPr>
        <w:t>adopt 20MHz as the smallest maximum UE CBW which applies to both RF and BB, i.e., both RF and BB BW are 20MHz.</w:t>
      </w:r>
    </w:p>
    <w:p w14:paraId="7CD1D3CE" w14:textId="0E98E7F8" w:rsidR="00437582" w:rsidRDefault="00437582" w:rsidP="007D7C65">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On whether </w:t>
      </w:r>
      <w:r w:rsidRPr="00437582">
        <w:rPr>
          <w:color w:val="000000" w:themeColor="text1"/>
          <w:sz w:val="20"/>
          <w:szCs w:val="20"/>
        </w:rPr>
        <w:t xml:space="preserve">the UL bandwidth may be different </w:t>
      </w:r>
      <w:r w:rsidR="00BD6484">
        <w:rPr>
          <w:color w:val="000000" w:themeColor="text1"/>
          <w:sz w:val="20"/>
          <w:szCs w:val="20"/>
        </w:rPr>
        <w:t>from</w:t>
      </w:r>
      <w:r w:rsidRPr="00437582">
        <w:rPr>
          <w:color w:val="000000" w:themeColor="text1"/>
          <w:sz w:val="20"/>
          <w:szCs w:val="20"/>
        </w:rPr>
        <w:t xml:space="preserve"> the DL bandwidth</w:t>
      </w:r>
      <w:r>
        <w:rPr>
          <w:color w:val="000000" w:themeColor="text1"/>
          <w:sz w:val="20"/>
          <w:szCs w:val="20"/>
        </w:rPr>
        <w:t xml:space="preserve">, </w:t>
      </w:r>
      <w:r w:rsidR="000F0104">
        <w:rPr>
          <w:color w:val="000000" w:themeColor="text1"/>
          <w:sz w:val="20"/>
          <w:szCs w:val="20"/>
        </w:rPr>
        <w:t>it is acknowledged that there are some benefits for considering a smaller UL bandwidth than DL bandwidth</w:t>
      </w:r>
      <w:r w:rsidR="00BD6484">
        <w:rPr>
          <w:color w:val="000000" w:themeColor="text1"/>
          <w:sz w:val="20"/>
          <w:szCs w:val="20"/>
        </w:rPr>
        <w:t>. For example</w:t>
      </w:r>
      <w:r w:rsidR="000F0104">
        <w:rPr>
          <w:color w:val="000000" w:themeColor="text1"/>
          <w:sz w:val="20"/>
          <w:szCs w:val="20"/>
        </w:rPr>
        <w:t xml:space="preserve">, </w:t>
      </w:r>
      <w:r w:rsidR="00BD6484">
        <w:rPr>
          <w:color w:val="000000" w:themeColor="text1"/>
          <w:sz w:val="20"/>
          <w:szCs w:val="20"/>
        </w:rPr>
        <w:t xml:space="preserve">typically there is </w:t>
      </w:r>
      <w:r w:rsidR="000F0104">
        <w:rPr>
          <w:color w:val="000000" w:themeColor="text1"/>
          <w:sz w:val="20"/>
          <w:szCs w:val="20"/>
        </w:rPr>
        <w:t xml:space="preserve">heavier </w:t>
      </w:r>
      <w:r w:rsidR="00BD6484">
        <w:rPr>
          <w:color w:val="000000" w:themeColor="text1"/>
          <w:sz w:val="20"/>
          <w:szCs w:val="20"/>
        </w:rPr>
        <w:t>t</w:t>
      </w:r>
      <w:r w:rsidR="000F0104">
        <w:rPr>
          <w:color w:val="000000" w:themeColor="text1"/>
          <w:sz w:val="20"/>
          <w:szCs w:val="20"/>
        </w:rPr>
        <w:t>raffic</w:t>
      </w:r>
      <w:r w:rsidR="00BD6484">
        <w:rPr>
          <w:color w:val="000000" w:themeColor="text1"/>
          <w:sz w:val="20"/>
          <w:szCs w:val="20"/>
        </w:rPr>
        <w:t xml:space="preserve"> in DL than in UL</w:t>
      </w:r>
      <w:r w:rsidR="000F0104">
        <w:rPr>
          <w:color w:val="000000" w:themeColor="text1"/>
          <w:sz w:val="20"/>
          <w:szCs w:val="20"/>
        </w:rPr>
        <w:t xml:space="preserve">, </w:t>
      </w:r>
      <w:r w:rsidR="00BD6484">
        <w:rPr>
          <w:color w:val="000000" w:themeColor="text1"/>
          <w:sz w:val="20"/>
          <w:szCs w:val="20"/>
        </w:rPr>
        <w:t xml:space="preserve">and there is strong need to </w:t>
      </w:r>
      <w:r w:rsidR="000F0104">
        <w:rPr>
          <w:color w:val="000000" w:themeColor="text1"/>
          <w:sz w:val="20"/>
          <w:szCs w:val="20"/>
        </w:rPr>
        <w:t xml:space="preserve">lower cost/complexity in UL implementation. However, since the maximum bandwidth is already small, i.e., 20MHz, </w:t>
      </w:r>
      <w:r w:rsidR="00BD6484">
        <w:rPr>
          <w:color w:val="000000" w:themeColor="text1"/>
          <w:sz w:val="20"/>
          <w:szCs w:val="20"/>
        </w:rPr>
        <w:t xml:space="preserve">and there is minimal cost reduction to be achieved, </w:t>
      </w:r>
      <w:r w:rsidR="000F0104">
        <w:rPr>
          <w:color w:val="000000" w:themeColor="text1"/>
          <w:sz w:val="20"/>
          <w:szCs w:val="20"/>
        </w:rPr>
        <w:t xml:space="preserve">such benefits are diminishing. On the other hand, it may </w:t>
      </w:r>
      <w:r w:rsidR="00BD6484">
        <w:rPr>
          <w:color w:val="000000" w:themeColor="text1"/>
          <w:sz w:val="20"/>
          <w:szCs w:val="20"/>
        </w:rPr>
        <w:t xml:space="preserve">either </w:t>
      </w:r>
      <w:r w:rsidR="000F0104">
        <w:rPr>
          <w:color w:val="000000" w:themeColor="text1"/>
          <w:sz w:val="20"/>
          <w:szCs w:val="20"/>
        </w:rPr>
        <w:t>have limitation in supporting UL-heavy traffic or require special scheduling restriction</w:t>
      </w:r>
      <w:r w:rsidR="00BD6484">
        <w:rPr>
          <w:color w:val="000000" w:themeColor="text1"/>
          <w:sz w:val="20"/>
          <w:szCs w:val="20"/>
        </w:rPr>
        <w:t xml:space="preserve"> by the network</w:t>
      </w:r>
      <w:r w:rsidR="000F0104">
        <w:rPr>
          <w:color w:val="000000" w:themeColor="text1"/>
          <w:sz w:val="20"/>
          <w:szCs w:val="20"/>
        </w:rPr>
        <w:t xml:space="preserve">. </w:t>
      </w:r>
    </w:p>
    <w:p w14:paraId="1D97EF79" w14:textId="1D8AEC1F" w:rsidR="00F05587" w:rsidRPr="00F250BE" w:rsidRDefault="00F05587" w:rsidP="00F05587">
      <w:pPr>
        <w:spacing w:before="100" w:beforeAutospacing="1" w:after="100"/>
        <w:rPr>
          <w:b/>
          <w:bCs/>
          <w:i/>
          <w:iCs/>
          <w:color w:val="000000" w:themeColor="text1"/>
          <w:sz w:val="20"/>
          <w:szCs w:val="20"/>
        </w:rPr>
      </w:pPr>
      <w:r w:rsidRPr="004B4345">
        <w:rPr>
          <w:b/>
          <w:bCs/>
          <w:i/>
          <w:iCs/>
          <w:color w:val="000000" w:themeColor="text1"/>
          <w:sz w:val="20"/>
          <w:szCs w:val="20"/>
        </w:rPr>
        <w:lastRenderedPageBreak/>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w:t>
      </w:r>
      <w:r w:rsidR="000F0104">
        <w:rPr>
          <w:b/>
          <w:bCs/>
          <w:i/>
          <w:iCs/>
          <w:color w:val="000000" w:themeColor="text1"/>
          <w:sz w:val="20"/>
          <w:szCs w:val="20"/>
        </w:rPr>
        <w:t>Unless there are significant cost/complexity saving, it is proposed to have the same UL and DL bandwidth to support broad use cases.</w:t>
      </w:r>
    </w:p>
    <w:p w14:paraId="7C1FB281" w14:textId="77777777" w:rsidR="00A16391" w:rsidRDefault="00A16391" w:rsidP="00DD5F57">
      <w:pPr>
        <w:autoSpaceDE w:val="0"/>
        <w:autoSpaceDN w:val="0"/>
        <w:adjustRightInd w:val="0"/>
        <w:jc w:val="both"/>
        <w:rPr>
          <w:color w:val="000000" w:themeColor="text1"/>
          <w:sz w:val="20"/>
          <w:szCs w:val="20"/>
        </w:rPr>
      </w:pP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622F22B6"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w:t>
      </w:r>
      <w:r w:rsidR="000F0104" w:rsidRPr="000F0104">
        <w:rPr>
          <w:color w:val="000000" w:themeColor="text1"/>
          <w:sz w:val="20"/>
          <w:szCs w:val="20"/>
        </w:rPr>
        <w:t>the smallest maximum channel bandwidth for low-tier devices</w:t>
      </w:r>
      <w:r w:rsidR="00A33664">
        <w:rPr>
          <w:color w:val="000000" w:themeColor="text1"/>
          <w:sz w:val="20"/>
          <w:szCs w:val="20"/>
        </w:rPr>
        <w:t xml:space="preserve">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4F9427AA" w14:textId="77777777" w:rsidR="000F0104" w:rsidRDefault="000F0104" w:rsidP="000F010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w:t>
      </w:r>
      <w:r>
        <w:rPr>
          <w:b/>
          <w:bCs/>
          <w:i/>
          <w:iCs/>
          <w:color w:val="000000" w:themeColor="text1"/>
          <w:sz w:val="20"/>
          <w:szCs w:val="20"/>
        </w:rPr>
        <w:t xml:space="preserve"> It is proposed to adopt 20MHz as the smallest maximum UE CBW which applies to both RF and BB, i.e., both RF and BB BW are 20MHz.</w:t>
      </w:r>
    </w:p>
    <w:p w14:paraId="0DCDB298" w14:textId="77777777" w:rsidR="000F0104" w:rsidRPr="00F250BE" w:rsidRDefault="000F0104" w:rsidP="000F010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w:t>
      </w:r>
      <w:r>
        <w:rPr>
          <w:b/>
          <w:bCs/>
          <w:i/>
          <w:iCs/>
          <w:color w:val="000000" w:themeColor="text1"/>
          <w:sz w:val="20"/>
          <w:szCs w:val="20"/>
        </w:rPr>
        <w:t xml:space="preserve"> Unless there are significant cost/complexity saving, it is proposed to have the same UL and DL bandwidth to support broad use cases.</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bookmarkEnd w:id="0"/>
    <w:p w14:paraId="16445F87" w14:textId="39FC5459" w:rsidR="005F613D" w:rsidRPr="007D73F5" w:rsidRDefault="007D73F5" w:rsidP="007D73F5">
      <w:pPr>
        <w:pStyle w:val="EX"/>
        <w:rPr>
          <w:color w:val="000000" w:themeColor="text1"/>
          <w:sz w:val="20"/>
          <w:szCs w:val="20"/>
        </w:rPr>
      </w:pPr>
      <w:r w:rsidRPr="007D73F5">
        <w:rPr>
          <w:color w:val="000000" w:themeColor="text1"/>
          <w:sz w:val="20"/>
          <w:szCs w:val="20"/>
        </w:rPr>
        <w:t>RP-253856</w:t>
      </w:r>
      <w:r>
        <w:rPr>
          <w:color w:val="000000" w:themeColor="text1"/>
          <w:sz w:val="20"/>
          <w:szCs w:val="20"/>
        </w:rPr>
        <w:t>, “</w:t>
      </w:r>
      <w:r w:rsidRPr="007D73F5">
        <w:rPr>
          <w:color w:val="000000" w:themeColor="text1"/>
          <w:sz w:val="20"/>
          <w:szCs w:val="20"/>
        </w:rPr>
        <w:t>Moderator's summary for 6G SI: operational requirements: diverse</w:t>
      </w:r>
      <w:r>
        <w:rPr>
          <w:color w:val="000000" w:themeColor="text1"/>
          <w:sz w:val="20"/>
          <w:szCs w:val="20"/>
        </w:rPr>
        <w:t xml:space="preserve"> </w:t>
      </w:r>
      <w:r w:rsidRPr="007D73F5">
        <w:rPr>
          <w:color w:val="000000" w:themeColor="text1"/>
          <w:sz w:val="20"/>
          <w:szCs w:val="20"/>
        </w:rPr>
        <w:t>device types</w:t>
      </w:r>
      <w:r>
        <w:rPr>
          <w:color w:val="000000" w:themeColor="text1"/>
          <w:sz w:val="20"/>
          <w:szCs w:val="20"/>
        </w:rPr>
        <w:t>,” Apple</w:t>
      </w:r>
    </w:p>
    <w:sectPr w:rsidR="005F613D" w:rsidRPr="007D73F5" w:rsidSect="00DF2649">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B3A7" w14:textId="77777777" w:rsidR="003A0B81" w:rsidRDefault="003A0B81">
      <w:r>
        <w:separator/>
      </w:r>
    </w:p>
  </w:endnote>
  <w:endnote w:type="continuationSeparator" w:id="0">
    <w:p w14:paraId="21F5F38F" w14:textId="77777777" w:rsidR="003A0B81" w:rsidRDefault="003A0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08B9A" w14:textId="77777777" w:rsidR="003A0B81" w:rsidRDefault="003A0B81">
      <w:r>
        <w:separator/>
      </w:r>
    </w:p>
  </w:footnote>
  <w:footnote w:type="continuationSeparator" w:id="0">
    <w:p w14:paraId="59D8B56E" w14:textId="77777777" w:rsidR="003A0B81" w:rsidRDefault="003A0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842CF"/>
    <w:multiLevelType w:val="hybridMultilevel"/>
    <w:tmpl w:val="7844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14676"/>
    <w:multiLevelType w:val="hybridMultilevel"/>
    <w:tmpl w:val="DD20D8D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CE2D36"/>
    <w:multiLevelType w:val="hybridMultilevel"/>
    <w:tmpl w:val="4BB4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751471"/>
    <w:multiLevelType w:val="hybridMultilevel"/>
    <w:tmpl w:val="9DD20B7A"/>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9"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60433CB9"/>
    <w:multiLevelType w:val="hybridMultilevel"/>
    <w:tmpl w:val="A364C4E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57"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4"/>
  </w:num>
  <w:num w:numId="4" w16cid:durableId="671496524">
    <w:abstractNumId w:val="53"/>
  </w:num>
  <w:num w:numId="5" w16cid:durableId="1501116029">
    <w:abstractNumId w:val="5"/>
  </w:num>
  <w:num w:numId="6" w16cid:durableId="1775780724">
    <w:abstractNumId w:val="5"/>
  </w:num>
  <w:num w:numId="7" w16cid:durableId="2004430155">
    <w:abstractNumId w:val="33"/>
  </w:num>
  <w:num w:numId="8" w16cid:durableId="820000239">
    <w:abstractNumId w:val="9"/>
  </w:num>
  <w:num w:numId="9" w16cid:durableId="1418207271">
    <w:abstractNumId w:val="39"/>
  </w:num>
  <w:num w:numId="10" w16cid:durableId="1583371418">
    <w:abstractNumId w:val="51"/>
  </w:num>
  <w:num w:numId="11" w16cid:durableId="654532386">
    <w:abstractNumId w:val="20"/>
  </w:num>
  <w:num w:numId="12" w16cid:durableId="1304584639">
    <w:abstractNumId w:val="17"/>
  </w:num>
  <w:num w:numId="13" w16cid:durableId="721171787">
    <w:abstractNumId w:val="15"/>
  </w:num>
  <w:num w:numId="14" w16cid:durableId="1592349769">
    <w:abstractNumId w:val="50"/>
  </w:num>
  <w:num w:numId="15" w16cid:durableId="278998918">
    <w:abstractNumId w:val="27"/>
  </w:num>
  <w:num w:numId="16" w16cid:durableId="434713335">
    <w:abstractNumId w:val="47"/>
  </w:num>
  <w:num w:numId="17" w16cid:durableId="1786650561">
    <w:abstractNumId w:val="28"/>
  </w:num>
  <w:num w:numId="18" w16cid:durableId="119229966">
    <w:abstractNumId w:val="10"/>
  </w:num>
  <w:num w:numId="19" w16cid:durableId="773282714">
    <w:abstractNumId w:val="35"/>
  </w:num>
  <w:num w:numId="20" w16cid:durableId="1943295931">
    <w:abstractNumId w:val="1"/>
  </w:num>
  <w:num w:numId="21" w16cid:durableId="721640857">
    <w:abstractNumId w:val="58"/>
  </w:num>
  <w:num w:numId="22" w16cid:durableId="1167212164">
    <w:abstractNumId w:val="59"/>
  </w:num>
  <w:num w:numId="23" w16cid:durableId="240023206">
    <w:abstractNumId w:val="36"/>
  </w:num>
  <w:num w:numId="24" w16cid:durableId="191648044">
    <w:abstractNumId w:val="19"/>
  </w:num>
  <w:num w:numId="25" w16cid:durableId="473066965">
    <w:abstractNumId w:val="34"/>
  </w:num>
  <w:num w:numId="26" w16cid:durableId="1489638411">
    <w:abstractNumId w:val="30"/>
  </w:num>
  <w:num w:numId="27" w16cid:durableId="1422525457">
    <w:abstractNumId w:val="29"/>
  </w:num>
  <w:num w:numId="28" w16cid:durableId="653946618">
    <w:abstractNumId w:val="6"/>
  </w:num>
  <w:num w:numId="29" w16cid:durableId="1543327048">
    <w:abstractNumId w:val="61"/>
  </w:num>
  <w:num w:numId="30" w16cid:durableId="991716118">
    <w:abstractNumId w:val="25"/>
  </w:num>
  <w:num w:numId="31" w16cid:durableId="737675157">
    <w:abstractNumId w:val="26"/>
  </w:num>
  <w:num w:numId="32" w16cid:durableId="526335178">
    <w:abstractNumId w:val="16"/>
  </w:num>
  <w:num w:numId="33" w16cid:durableId="557739517">
    <w:abstractNumId w:val="37"/>
  </w:num>
  <w:num w:numId="34" w16cid:durableId="1264847130">
    <w:abstractNumId w:val="56"/>
  </w:num>
  <w:num w:numId="35" w16cid:durableId="371812856">
    <w:abstractNumId w:val="40"/>
  </w:num>
  <w:num w:numId="36" w16cid:durableId="1489981921">
    <w:abstractNumId w:val="48"/>
  </w:num>
  <w:num w:numId="37" w16cid:durableId="612204437">
    <w:abstractNumId w:val="43"/>
  </w:num>
  <w:num w:numId="38" w16cid:durableId="62991483">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49"/>
  </w:num>
  <w:num w:numId="40" w16cid:durableId="1103039994">
    <w:abstractNumId w:val="45"/>
  </w:num>
  <w:num w:numId="41" w16cid:durableId="606161233">
    <w:abstractNumId w:val="11"/>
  </w:num>
  <w:num w:numId="42" w16cid:durableId="377362836">
    <w:abstractNumId w:val="7"/>
  </w:num>
  <w:num w:numId="43" w16cid:durableId="1526678661">
    <w:abstractNumId w:val="54"/>
  </w:num>
  <w:num w:numId="44" w16cid:durableId="381178554">
    <w:abstractNumId w:val="41"/>
  </w:num>
  <w:num w:numId="45" w16cid:durableId="2124416032">
    <w:abstractNumId w:val="60"/>
  </w:num>
  <w:num w:numId="46" w16cid:durableId="1835757643">
    <w:abstractNumId w:val="42"/>
  </w:num>
  <w:num w:numId="47" w16cid:durableId="4943661">
    <w:abstractNumId w:val="13"/>
  </w:num>
  <w:num w:numId="48" w16cid:durableId="1357266428">
    <w:abstractNumId w:val="18"/>
  </w:num>
  <w:num w:numId="49" w16cid:durableId="1788550428">
    <w:abstractNumId w:val="32"/>
  </w:num>
  <w:num w:numId="50" w16cid:durableId="182089614">
    <w:abstractNumId w:val="55"/>
  </w:num>
  <w:num w:numId="51" w16cid:durableId="921649103">
    <w:abstractNumId w:val="21"/>
  </w:num>
  <w:num w:numId="52" w16cid:durableId="347830390">
    <w:abstractNumId w:val="14"/>
  </w:num>
  <w:num w:numId="53" w16cid:durableId="568005214">
    <w:abstractNumId w:val="46"/>
  </w:num>
  <w:num w:numId="54" w16cid:durableId="518351422">
    <w:abstractNumId w:val="22"/>
  </w:num>
  <w:num w:numId="55" w16cid:durableId="1858960949">
    <w:abstractNumId w:val="8"/>
  </w:num>
  <w:num w:numId="56" w16cid:durableId="79640673">
    <w:abstractNumId w:val="12"/>
  </w:num>
  <w:num w:numId="57" w16cid:durableId="739912304">
    <w:abstractNumId w:val="31"/>
  </w:num>
  <w:num w:numId="58" w16cid:durableId="1340155676">
    <w:abstractNumId w:val="38"/>
  </w:num>
  <w:num w:numId="59" w16cid:durableId="348871077">
    <w:abstractNumId w:val="24"/>
  </w:num>
  <w:num w:numId="60" w16cid:durableId="1081148213">
    <w:abstractNumId w:val="23"/>
  </w:num>
  <w:num w:numId="61" w16cid:durableId="425853507">
    <w:abstractNumId w:val="52"/>
  </w:num>
  <w:num w:numId="62" w16cid:durableId="1103653499">
    <w:abstractNumId w:val="44"/>
  </w:num>
  <w:num w:numId="63" w16cid:durableId="1223711788">
    <w:abstractNumId w:val="62"/>
  </w:num>
  <w:num w:numId="64" w16cid:durableId="1213426144">
    <w:abstractNumId w:val="2"/>
  </w:num>
  <w:num w:numId="65" w16cid:durableId="10217870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6768"/>
    <w:rsid w:val="0004681A"/>
    <w:rsid w:val="00051834"/>
    <w:rsid w:val="000528BC"/>
    <w:rsid w:val="000532B7"/>
    <w:rsid w:val="0005477E"/>
    <w:rsid w:val="00054A22"/>
    <w:rsid w:val="00060F87"/>
    <w:rsid w:val="00061F9F"/>
    <w:rsid w:val="00062023"/>
    <w:rsid w:val="00063A26"/>
    <w:rsid w:val="000655A6"/>
    <w:rsid w:val="00077697"/>
    <w:rsid w:val="00080512"/>
    <w:rsid w:val="00082A83"/>
    <w:rsid w:val="0009500A"/>
    <w:rsid w:val="00096CD8"/>
    <w:rsid w:val="00097885"/>
    <w:rsid w:val="000A365D"/>
    <w:rsid w:val="000A46CB"/>
    <w:rsid w:val="000A6245"/>
    <w:rsid w:val="000A68F3"/>
    <w:rsid w:val="000B4E6A"/>
    <w:rsid w:val="000B7599"/>
    <w:rsid w:val="000C47C3"/>
    <w:rsid w:val="000D08EF"/>
    <w:rsid w:val="000D2AB6"/>
    <w:rsid w:val="000D2C4B"/>
    <w:rsid w:val="000D58AB"/>
    <w:rsid w:val="000D7878"/>
    <w:rsid w:val="000E2674"/>
    <w:rsid w:val="000E3702"/>
    <w:rsid w:val="000F0104"/>
    <w:rsid w:val="000F1D2A"/>
    <w:rsid w:val="000F2378"/>
    <w:rsid w:val="000F3400"/>
    <w:rsid w:val="000F42F7"/>
    <w:rsid w:val="000F4BE8"/>
    <w:rsid w:val="000F5D71"/>
    <w:rsid w:val="00100780"/>
    <w:rsid w:val="00101278"/>
    <w:rsid w:val="00101EB9"/>
    <w:rsid w:val="00104BC6"/>
    <w:rsid w:val="001074C5"/>
    <w:rsid w:val="00112A20"/>
    <w:rsid w:val="00112D80"/>
    <w:rsid w:val="00114E2C"/>
    <w:rsid w:val="00125033"/>
    <w:rsid w:val="00127D11"/>
    <w:rsid w:val="00130305"/>
    <w:rsid w:val="00130B69"/>
    <w:rsid w:val="00130E71"/>
    <w:rsid w:val="001319D7"/>
    <w:rsid w:val="00133525"/>
    <w:rsid w:val="00134E23"/>
    <w:rsid w:val="00135619"/>
    <w:rsid w:val="001501C8"/>
    <w:rsid w:val="00152010"/>
    <w:rsid w:val="00153E23"/>
    <w:rsid w:val="00155EA5"/>
    <w:rsid w:val="001613D8"/>
    <w:rsid w:val="001620A7"/>
    <w:rsid w:val="00162A8A"/>
    <w:rsid w:val="00165302"/>
    <w:rsid w:val="00165DE1"/>
    <w:rsid w:val="00171166"/>
    <w:rsid w:val="00180253"/>
    <w:rsid w:val="00182F98"/>
    <w:rsid w:val="0019040A"/>
    <w:rsid w:val="00191964"/>
    <w:rsid w:val="00193F04"/>
    <w:rsid w:val="001A1513"/>
    <w:rsid w:val="001A2F3F"/>
    <w:rsid w:val="001A4201"/>
    <w:rsid w:val="001A4C42"/>
    <w:rsid w:val="001B71DD"/>
    <w:rsid w:val="001C21C3"/>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3088C"/>
    <w:rsid w:val="002347A2"/>
    <w:rsid w:val="002371CD"/>
    <w:rsid w:val="002419B9"/>
    <w:rsid w:val="00245AEF"/>
    <w:rsid w:val="0024741D"/>
    <w:rsid w:val="00247926"/>
    <w:rsid w:val="00253356"/>
    <w:rsid w:val="002535FE"/>
    <w:rsid w:val="00254E0F"/>
    <w:rsid w:val="00255247"/>
    <w:rsid w:val="002557C8"/>
    <w:rsid w:val="00257A99"/>
    <w:rsid w:val="002600B9"/>
    <w:rsid w:val="00261DE3"/>
    <w:rsid w:val="00262167"/>
    <w:rsid w:val="002654F1"/>
    <w:rsid w:val="002675F0"/>
    <w:rsid w:val="00276EE4"/>
    <w:rsid w:val="00280618"/>
    <w:rsid w:val="002808D2"/>
    <w:rsid w:val="00281AB7"/>
    <w:rsid w:val="002821E7"/>
    <w:rsid w:val="00285094"/>
    <w:rsid w:val="002868F0"/>
    <w:rsid w:val="00287B8F"/>
    <w:rsid w:val="00292223"/>
    <w:rsid w:val="00295219"/>
    <w:rsid w:val="002A1D5F"/>
    <w:rsid w:val="002A23E7"/>
    <w:rsid w:val="002A4E8C"/>
    <w:rsid w:val="002A5644"/>
    <w:rsid w:val="002A7133"/>
    <w:rsid w:val="002B2D3F"/>
    <w:rsid w:val="002B35C9"/>
    <w:rsid w:val="002B378B"/>
    <w:rsid w:val="002B6339"/>
    <w:rsid w:val="002B74F3"/>
    <w:rsid w:val="002C4813"/>
    <w:rsid w:val="002C5840"/>
    <w:rsid w:val="002D16F1"/>
    <w:rsid w:val="002D22D9"/>
    <w:rsid w:val="002D32B1"/>
    <w:rsid w:val="002D4863"/>
    <w:rsid w:val="002D56F3"/>
    <w:rsid w:val="002D6F19"/>
    <w:rsid w:val="002E00EE"/>
    <w:rsid w:val="002E02CD"/>
    <w:rsid w:val="002F1AB0"/>
    <w:rsid w:val="002F21F4"/>
    <w:rsid w:val="002F4794"/>
    <w:rsid w:val="002F5216"/>
    <w:rsid w:val="00300ACF"/>
    <w:rsid w:val="00300BA9"/>
    <w:rsid w:val="00301868"/>
    <w:rsid w:val="00302BBC"/>
    <w:rsid w:val="00303F37"/>
    <w:rsid w:val="003046F8"/>
    <w:rsid w:val="00305D70"/>
    <w:rsid w:val="00307031"/>
    <w:rsid w:val="003107C2"/>
    <w:rsid w:val="00313A57"/>
    <w:rsid w:val="003172DC"/>
    <w:rsid w:val="00324314"/>
    <w:rsid w:val="003272DF"/>
    <w:rsid w:val="00333996"/>
    <w:rsid w:val="003348D2"/>
    <w:rsid w:val="00334987"/>
    <w:rsid w:val="0033606D"/>
    <w:rsid w:val="00336438"/>
    <w:rsid w:val="0033652B"/>
    <w:rsid w:val="003378AE"/>
    <w:rsid w:val="0034052F"/>
    <w:rsid w:val="00340CDF"/>
    <w:rsid w:val="0034273B"/>
    <w:rsid w:val="00345425"/>
    <w:rsid w:val="0034735C"/>
    <w:rsid w:val="00350001"/>
    <w:rsid w:val="0035000F"/>
    <w:rsid w:val="003523D8"/>
    <w:rsid w:val="0035462D"/>
    <w:rsid w:val="00356ADD"/>
    <w:rsid w:val="00357075"/>
    <w:rsid w:val="003650C3"/>
    <w:rsid w:val="0036620E"/>
    <w:rsid w:val="00370A9A"/>
    <w:rsid w:val="00371558"/>
    <w:rsid w:val="0037264F"/>
    <w:rsid w:val="00374E2E"/>
    <w:rsid w:val="003765B8"/>
    <w:rsid w:val="00384F83"/>
    <w:rsid w:val="003912EB"/>
    <w:rsid w:val="00392336"/>
    <w:rsid w:val="00392980"/>
    <w:rsid w:val="003A0483"/>
    <w:rsid w:val="003A0B81"/>
    <w:rsid w:val="003A408A"/>
    <w:rsid w:val="003B264E"/>
    <w:rsid w:val="003B4652"/>
    <w:rsid w:val="003B662D"/>
    <w:rsid w:val="003C1BFF"/>
    <w:rsid w:val="003C208D"/>
    <w:rsid w:val="003C257C"/>
    <w:rsid w:val="003C3971"/>
    <w:rsid w:val="003C3C9E"/>
    <w:rsid w:val="003C4D69"/>
    <w:rsid w:val="003C5507"/>
    <w:rsid w:val="003D12B4"/>
    <w:rsid w:val="003D37E2"/>
    <w:rsid w:val="003D4522"/>
    <w:rsid w:val="003E2C78"/>
    <w:rsid w:val="003E3139"/>
    <w:rsid w:val="003E7753"/>
    <w:rsid w:val="003F07E3"/>
    <w:rsid w:val="003F5675"/>
    <w:rsid w:val="003F6060"/>
    <w:rsid w:val="003F6793"/>
    <w:rsid w:val="0040110C"/>
    <w:rsid w:val="0040183E"/>
    <w:rsid w:val="00402D6C"/>
    <w:rsid w:val="0040522E"/>
    <w:rsid w:val="00406929"/>
    <w:rsid w:val="0041089F"/>
    <w:rsid w:val="00412687"/>
    <w:rsid w:val="0041280B"/>
    <w:rsid w:val="004165BB"/>
    <w:rsid w:val="00423334"/>
    <w:rsid w:val="00424397"/>
    <w:rsid w:val="0042630D"/>
    <w:rsid w:val="0042668D"/>
    <w:rsid w:val="0042695D"/>
    <w:rsid w:val="004273BD"/>
    <w:rsid w:val="00430001"/>
    <w:rsid w:val="004320FE"/>
    <w:rsid w:val="00432DF1"/>
    <w:rsid w:val="00434447"/>
    <w:rsid w:val="004345EC"/>
    <w:rsid w:val="00434879"/>
    <w:rsid w:val="0043539B"/>
    <w:rsid w:val="00435B44"/>
    <w:rsid w:val="00437582"/>
    <w:rsid w:val="004406A5"/>
    <w:rsid w:val="00441ED1"/>
    <w:rsid w:val="00442E80"/>
    <w:rsid w:val="004436D8"/>
    <w:rsid w:val="00443B1F"/>
    <w:rsid w:val="004454A5"/>
    <w:rsid w:val="0044586F"/>
    <w:rsid w:val="00445952"/>
    <w:rsid w:val="00446EBE"/>
    <w:rsid w:val="00447B7C"/>
    <w:rsid w:val="00447E12"/>
    <w:rsid w:val="00452D22"/>
    <w:rsid w:val="00455635"/>
    <w:rsid w:val="00466AA8"/>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C15C7"/>
    <w:rsid w:val="004C1601"/>
    <w:rsid w:val="004C21DF"/>
    <w:rsid w:val="004C5265"/>
    <w:rsid w:val="004D3578"/>
    <w:rsid w:val="004D6380"/>
    <w:rsid w:val="004E0E90"/>
    <w:rsid w:val="004E213A"/>
    <w:rsid w:val="004E3C97"/>
    <w:rsid w:val="004E48FD"/>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0BB2"/>
    <w:rsid w:val="0057261C"/>
    <w:rsid w:val="00572E14"/>
    <w:rsid w:val="00575F0D"/>
    <w:rsid w:val="00582450"/>
    <w:rsid w:val="005930E6"/>
    <w:rsid w:val="005973BE"/>
    <w:rsid w:val="005A5986"/>
    <w:rsid w:val="005A63EE"/>
    <w:rsid w:val="005B1F1B"/>
    <w:rsid w:val="005B365D"/>
    <w:rsid w:val="005B3CCF"/>
    <w:rsid w:val="005C11FD"/>
    <w:rsid w:val="005C2A4F"/>
    <w:rsid w:val="005C30C1"/>
    <w:rsid w:val="005C4000"/>
    <w:rsid w:val="005C422A"/>
    <w:rsid w:val="005C6CA2"/>
    <w:rsid w:val="005C7C46"/>
    <w:rsid w:val="005D2E01"/>
    <w:rsid w:val="005D6CEF"/>
    <w:rsid w:val="005D7526"/>
    <w:rsid w:val="005E4E1C"/>
    <w:rsid w:val="005E69AE"/>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23C82"/>
    <w:rsid w:val="006246A7"/>
    <w:rsid w:val="0062595A"/>
    <w:rsid w:val="00631211"/>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2A4B"/>
    <w:rsid w:val="0066731C"/>
    <w:rsid w:val="00667F98"/>
    <w:rsid w:val="00671ABA"/>
    <w:rsid w:val="006753FB"/>
    <w:rsid w:val="006759E6"/>
    <w:rsid w:val="00675E2D"/>
    <w:rsid w:val="00690DFE"/>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34A"/>
    <w:rsid w:val="006C3D95"/>
    <w:rsid w:val="006C4C56"/>
    <w:rsid w:val="006C638F"/>
    <w:rsid w:val="006C79D3"/>
    <w:rsid w:val="006D11F6"/>
    <w:rsid w:val="006D1E99"/>
    <w:rsid w:val="006D4CE9"/>
    <w:rsid w:val="006D73A8"/>
    <w:rsid w:val="006E3141"/>
    <w:rsid w:val="006E5154"/>
    <w:rsid w:val="006E5C86"/>
    <w:rsid w:val="006F1736"/>
    <w:rsid w:val="006F71F4"/>
    <w:rsid w:val="007050B3"/>
    <w:rsid w:val="00705538"/>
    <w:rsid w:val="007059D9"/>
    <w:rsid w:val="007060EB"/>
    <w:rsid w:val="00713AD9"/>
    <w:rsid w:val="00713C44"/>
    <w:rsid w:val="00716570"/>
    <w:rsid w:val="0072198A"/>
    <w:rsid w:val="00723A44"/>
    <w:rsid w:val="00724D1D"/>
    <w:rsid w:val="00726A73"/>
    <w:rsid w:val="00734A5B"/>
    <w:rsid w:val="0074026F"/>
    <w:rsid w:val="00741491"/>
    <w:rsid w:val="007420D3"/>
    <w:rsid w:val="007429F6"/>
    <w:rsid w:val="00742B5A"/>
    <w:rsid w:val="00744E76"/>
    <w:rsid w:val="0074723D"/>
    <w:rsid w:val="00752198"/>
    <w:rsid w:val="00753881"/>
    <w:rsid w:val="00753F44"/>
    <w:rsid w:val="00754A6B"/>
    <w:rsid w:val="007569E9"/>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96398"/>
    <w:rsid w:val="007B1903"/>
    <w:rsid w:val="007B2F1E"/>
    <w:rsid w:val="007B36D1"/>
    <w:rsid w:val="007B462B"/>
    <w:rsid w:val="007B4BDA"/>
    <w:rsid w:val="007B5DD0"/>
    <w:rsid w:val="007B600E"/>
    <w:rsid w:val="007B6355"/>
    <w:rsid w:val="007C4A4E"/>
    <w:rsid w:val="007C6A12"/>
    <w:rsid w:val="007C7710"/>
    <w:rsid w:val="007D5172"/>
    <w:rsid w:val="007D53B3"/>
    <w:rsid w:val="007D5A1C"/>
    <w:rsid w:val="007D73F5"/>
    <w:rsid w:val="007D7C65"/>
    <w:rsid w:val="007D7D88"/>
    <w:rsid w:val="007E2E4B"/>
    <w:rsid w:val="007E3EB8"/>
    <w:rsid w:val="007E6293"/>
    <w:rsid w:val="007E738A"/>
    <w:rsid w:val="007F0F4A"/>
    <w:rsid w:val="008028A4"/>
    <w:rsid w:val="00803440"/>
    <w:rsid w:val="008038C2"/>
    <w:rsid w:val="00810E8D"/>
    <w:rsid w:val="00811EA5"/>
    <w:rsid w:val="00815588"/>
    <w:rsid w:val="008169B3"/>
    <w:rsid w:val="00820B25"/>
    <w:rsid w:val="00820E0F"/>
    <w:rsid w:val="00821AEF"/>
    <w:rsid w:val="00826E3B"/>
    <w:rsid w:val="008274F4"/>
    <w:rsid w:val="00830747"/>
    <w:rsid w:val="00831A72"/>
    <w:rsid w:val="00833358"/>
    <w:rsid w:val="008340FF"/>
    <w:rsid w:val="008366FC"/>
    <w:rsid w:val="00841896"/>
    <w:rsid w:val="0084389E"/>
    <w:rsid w:val="00843B15"/>
    <w:rsid w:val="00845B02"/>
    <w:rsid w:val="00853468"/>
    <w:rsid w:val="00854DFA"/>
    <w:rsid w:val="008559EF"/>
    <w:rsid w:val="008569D0"/>
    <w:rsid w:val="008574C6"/>
    <w:rsid w:val="00861CEC"/>
    <w:rsid w:val="00863A2E"/>
    <w:rsid w:val="00864E87"/>
    <w:rsid w:val="00872F7D"/>
    <w:rsid w:val="00874924"/>
    <w:rsid w:val="008768CA"/>
    <w:rsid w:val="0088083B"/>
    <w:rsid w:val="008826B0"/>
    <w:rsid w:val="008A479E"/>
    <w:rsid w:val="008A4AFA"/>
    <w:rsid w:val="008A54F8"/>
    <w:rsid w:val="008A5EFF"/>
    <w:rsid w:val="008B2D3A"/>
    <w:rsid w:val="008C0EF3"/>
    <w:rsid w:val="008C1634"/>
    <w:rsid w:val="008C384C"/>
    <w:rsid w:val="008C4A39"/>
    <w:rsid w:val="008D125E"/>
    <w:rsid w:val="008D3F18"/>
    <w:rsid w:val="008E112D"/>
    <w:rsid w:val="008E4082"/>
    <w:rsid w:val="008E734D"/>
    <w:rsid w:val="008E7986"/>
    <w:rsid w:val="008F15A3"/>
    <w:rsid w:val="008F1BA6"/>
    <w:rsid w:val="008F3834"/>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3446"/>
    <w:rsid w:val="009349F2"/>
    <w:rsid w:val="00935B71"/>
    <w:rsid w:val="009426F4"/>
    <w:rsid w:val="00942EC2"/>
    <w:rsid w:val="00945505"/>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A0207"/>
    <w:rsid w:val="009A371E"/>
    <w:rsid w:val="009A758A"/>
    <w:rsid w:val="009B0900"/>
    <w:rsid w:val="009B308E"/>
    <w:rsid w:val="009B54B4"/>
    <w:rsid w:val="009C0326"/>
    <w:rsid w:val="009C2C1B"/>
    <w:rsid w:val="009C412B"/>
    <w:rsid w:val="009C47B5"/>
    <w:rsid w:val="009D09A9"/>
    <w:rsid w:val="009D181E"/>
    <w:rsid w:val="009D2536"/>
    <w:rsid w:val="009E0885"/>
    <w:rsid w:val="009E1B5E"/>
    <w:rsid w:val="009E4AB1"/>
    <w:rsid w:val="009E52C0"/>
    <w:rsid w:val="009F0D9E"/>
    <w:rsid w:val="009F237D"/>
    <w:rsid w:val="009F2F14"/>
    <w:rsid w:val="009F37B7"/>
    <w:rsid w:val="009F4887"/>
    <w:rsid w:val="009F5E43"/>
    <w:rsid w:val="009F6A84"/>
    <w:rsid w:val="00A00FD0"/>
    <w:rsid w:val="00A03460"/>
    <w:rsid w:val="00A051F0"/>
    <w:rsid w:val="00A07446"/>
    <w:rsid w:val="00A10F02"/>
    <w:rsid w:val="00A152D7"/>
    <w:rsid w:val="00A16391"/>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724"/>
    <w:rsid w:val="00A5526E"/>
    <w:rsid w:val="00A6183F"/>
    <w:rsid w:val="00A634C2"/>
    <w:rsid w:val="00A66A04"/>
    <w:rsid w:val="00A73129"/>
    <w:rsid w:val="00A76978"/>
    <w:rsid w:val="00A76F2E"/>
    <w:rsid w:val="00A77110"/>
    <w:rsid w:val="00A813F0"/>
    <w:rsid w:val="00A82346"/>
    <w:rsid w:val="00A82D1F"/>
    <w:rsid w:val="00A82E7D"/>
    <w:rsid w:val="00A8668F"/>
    <w:rsid w:val="00A9153E"/>
    <w:rsid w:val="00A91EAD"/>
    <w:rsid w:val="00A92BA1"/>
    <w:rsid w:val="00A94937"/>
    <w:rsid w:val="00A951A7"/>
    <w:rsid w:val="00AB1652"/>
    <w:rsid w:val="00AB5C31"/>
    <w:rsid w:val="00AB7F3B"/>
    <w:rsid w:val="00AC0039"/>
    <w:rsid w:val="00AC135F"/>
    <w:rsid w:val="00AC3AC2"/>
    <w:rsid w:val="00AC4BA4"/>
    <w:rsid w:val="00AC515C"/>
    <w:rsid w:val="00AC54B7"/>
    <w:rsid w:val="00AC6BC6"/>
    <w:rsid w:val="00AC6D1E"/>
    <w:rsid w:val="00AD106D"/>
    <w:rsid w:val="00AD2973"/>
    <w:rsid w:val="00AD47EE"/>
    <w:rsid w:val="00AD5C3F"/>
    <w:rsid w:val="00AD5DD7"/>
    <w:rsid w:val="00AE03D3"/>
    <w:rsid w:val="00AE361D"/>
    <w:rsid w:val="00AE3797"/>
    <w:rsid w:val="00AE4939"/>
    <w:rsid w:val="00AE5821"/>
    <w:rsid w:val="00AF303E"/>
    <w:rsid w:val="00AF36D6"/>
    <w:rsid w:val="00AF42F5"/>
    <w:rsid w:val="00AF4359"/>
    <w:rsid w:val="00AF4FE2"/>
    <w:rsid w:val="00AF5752"/>
    <w:rsid w:val="00B03FD0"/>
    <w:rsid w:val="00B06539"/>
    <w:rsid w:val="00B07507"/>
    <w:rsid w:val="00B10171"/>
    <w:rsid w:val="00B10CD1"/>
    <w:rsid w:val="00B111C3"/>
    <w:rsid w:val="00B13F54"/>
    <w:rsid w:val="00B15449"/>
    <w:rsid w:val="00B15669"/>
    <w:rsid w:val="00B16019"/>
    <w:rsid w:val="00B16451"/>
    <w:rsid w:val="00B211C1"/>
    <w:rsid w:val="00B27217"/>
    <w:rsid w:val="00B27C15"/>
    <w:rsid w:val="00B30C77"/>
    <w:rsid w:val="00B32270"/>
    <w:rsid w:val="00B3320D"/>
    <w:rsid w:val="00B3654C"/>
    <w:rsid w:val="00B379A7"/>
    <w:rsid w:val="00B4129B"/>
    <w:rsid w:val="00B43A3F"/>
    <w:rsid w:val="00B44E1F"/>
    <w:rsid w:val="00B4615A"/>
    <w:rsid w:val="00B51D01"/>
    <w:rsid w:val="00B54EBB"/>
    <w:rsid w:val="00B60B51"/>
    <w:rsid w:val="00B61BF9"/>
    <w:rsid w:val="00B61C24"/>
    <w:rsid w:val="00B61EEA"/>
    <w:rsid w:val="00B620CD"/>
    <w:rsid w:val="00B62DE3"/>
    <w:rsid w:val="00B650A3"/>
    <w:rsid w:val="00B745B2"/>
    <w:rsid w:val="00B75594"/>
    <w:rsid w:val="00B763CA"/>
    <w:rsid w:val="00B774BF"/>
    <w:rsid w:val="00B77748"/>
    <w:rsid w:val="00B80CD4"/>
    <w:rsid w:val="00B81FF3"/>
    <w:rsid w:val="00B826B2"/>
    <w:rsid w:val="00B83171"/>
    <w:rsid w:val="00B838F7"/>
    <w:rsid w:val="00B913A1"/>
    <w:rsid w:val="00B92FC7"/>
    <w:rsid w:val="00B93086"/>
    <w:rsid w:val="00B976C4"/>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484"/>
    <w:rsid w:val="00BD69DB"/>
    <w:rsid w:val="00BE2A72"/>
    <w:rsid w:val="00BE3255"/>
    <w:rsid w:val="00BE3B9C"/>
    <w:rsid w:val="00BE5D05"/>
    <w:rsid w:val="00BE6943"/>
    <w:rsid w:val="00BF128E"/>
    <w:rsid w:val="00BF1E1E"/>
    <w:rsid w:val="00C01FDC"/>
    <w:rsid w:val="00C02C5C"/>
    <w:rsid w:val="00C054B3"/>
    <w:rsid w:val="00C14737"/>
    <w:rsid w:val="00C1496A"/>
    <w:rsid w:val="00C15F7F"/>
    <w:rsid w:val="00C16AAF"/>
    <w:rsid w:val="00C2281E"/>
    <w:rsid w:val="00C24837"/>
    <w:rsid w:val="00C25701"/>
    <w:rsid w:val="00C26810"/>
    <w:rsid w:val="00C33079"/>
    <w:rsid w:val="00C34DDA"/>
    <w:rsid w:val="00C353F4"/>
    <w:rsid w:val="00C3626F"/>
    <w:rsid w:val="00C44941"/>
    <w:rsid w:val="00C45231"/>
    <w:rsid w:val="00C52135"/>
    <w:rsid w:val="00C63D49"/>
    <w:rsid w:val="00C71A2B"/>
    <w:rsid w:val="00C72833"/>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C59FA"/>
    <w:rsid w:val="00CD0EA6"/>
    <w:rsid w:val="00CD18B1"/>
    <w:rsid w:val="00CD45C9"/>
    <w:rsid w:val="00CD655A"/>
    <w:rsid w:val="00CD79F4"/>
    <w:rsid w:val="00CE355D"/>
    <w:rsid w:val="00CE4C40"/>
    <w:rsid w:val="00CF20E3"/>
    <w:rsid w:val="00CF432C"/>
    <w:rsid w:val="00CF5997"/>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6FF0"/>
    <w:rsid w:val="00D40E9C"/>
    <w:rsid w:val="00D41667"/>
    <w:rsid w:val="00D42AC7"/>
    <w:rsid w:val="00D46431"/>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44A6"/>
    <w:rsid w:val="00E14ABD"/>
    <w:rsid w:val="00E1558D"/>
    <w:rsid w:val="00E15BCC"/>
    <w:rsid w:val="00E16486"/>
    <w:rsid w:val="00E16509"/>
    <w:rsid w:val="00E21511"/>
    <w:rsid w:val="00E22E04"/>
    <w:rsid w:val="00E23FEA"/>
    <w:rsid w:val="00E32A7F"/>
    <w:rsid w:val="00E32E87"/>
    <w:rsid w:val="00E40560"/>
    <w:rsid w:val="00E41341"/>
    <w:rsid w:val="00E442DE"/>
    <w:rsid w:val="00E44582"/>
    <w:rsid w:val="00E45E4A"/>
    <w:rsid w:val="00E52814"/>
    <w:rsid w:val="00E52EB1"/>
    <w:rsid w:val="00E536AA"/>
    <w:rsid w:val="00E5544A"/>
    <w:rsid w:val="00E670FF"/>
    <w:rsid w:val="00E72324"/>
    <w:rsid w:val="00E723B3"/>
    <w:rsid w:val="00E72ABE"/>
    <w:rsid w:val="00E77645"/>
    <w:rsid w:val="00E77D4C"/>
    <w:rsid w:val="00E84530"/>
    <w:rsid w:val="00E87309"/>
    <w:rsid w:val="00E87A96"/>
    <w:rsid w:val="00EA38BE"/>
    <w:rsid w:val="00EA3BA5"/>
    <w:rsid w:val="00EB22F4"/>
    <w:rsid w:val="00EB3105"/>
    <w:rsid w:val="00EC063B"/>
    <w:rsid w:val="00EC3517"/>
    <w:rsid w:val="00EC38A4"/>
    <w:rsid w:val="00EC454E"/>
    <w:rsid w:val="00EC479D"/>
    <w:rsid w:val="00EC494A"/>
    <w:rsid w:val="00EC4A25"/>
    <w:rsid w:val="00EC777D"/>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587"/>
    <w:rsid w:val="00F0567B"/>
    <w:rsid w:val="00F064C8"/>
    <w:rsid w:val="00F07B00"/>
    <w:rsid w:val="00F1084D"/>
    <w:rsid w:val="00F12C7B"/>
    <w:rsid w:val="00F1639A"/>
    <w:rsid w:val="00F16E18"/>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4918"/>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4CD6"/>
    <w:rsid w:val="00FB56EC"/>
    <w:rsid w:val="00FC1192"/>
    <w:rsid w:val="00FC11FC"/>
    <w:rsid w:val="00FC41AB"/>
    <w:rsid w:val="00FC671A"/>
    <w:rsid w:val="00FD1E6E"/>
    <w:rsid w:val="00FD2E2F"/>
    <w:rsid w:val="00FD3696"/>
    <w:rsid w:val="00FE1589"/>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1430</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cp:revision>
  <cp:lastPrinted>2019-02-25T14:05:00Z</cp:lastPrinted>
  <dcterms:created xsi:type="dcterms:W3CDTF">2026-01-30T21:23:00Z</dcterms:created>
  <dcterms:modified xsi:type="dcterms:W3CDTF">2026-01-30T21:23:00Z</dcterms:modified>
  <cp:category/>
</cp:coreProperties>
</file>